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360B0BC6" w14:textId="77777777" w:rsidTr="002F0481">
        <w:trPr>
          <w:trHeight w:val="765"/>
        </w:trPr>
        <w:tc>
          <w:tcPr>
            <w:tcW w:w="5000" w:type="pct"/>
            <w:shd w:val="clear" w:color="auto" w:fill="auto"/>
            <w:vAlign w:val="center"/>
          </w:tcPr>
          <w:p w14:paraId="6FC00EF7" w14:textId="61155E67" w:rsidR="005F2928" w:rsidRDefault="00635A63" w:rsidP="0041298F">
            <w:pPr>
              <w:pStyle w:val="Picture"/>
            </w:pPr>
            <w:bookmarkStart w:id="0" w:name="_GoBack"/>
            <w:bookmarkEnd w:id="0"/>
            <w:r>
              <w:rPr>
                <w:noProof/>
              </w:rPr>
              <w:drawing>
                <wp:inline distT="0" distB="0" distL="0" distR="0" wp14:anchorId="02A3F492" wp14:editId="5C19B3D8">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0CF7016" w14:textId="50B18DB0" w:rsidR="002C5E76" w:rsidRPr="0041298F" w:rsidRDefault="00F47427" w:rsidP="002C5E76">
      <w:pPr>
        <w:pStyle w:val="APBHeading"/>
      </w:pPr>
      <w:r>
        <w:pict w14:anchorId="4128AE3F">
          <v:shape id="Picture 1" o:spid="_x0000_i1027" type="#_x0000_t75" alt="MCj02950710000[1]" style="width:21.6pt;height:14.4pt;visibility:visible;mso-wrap-style:square">
            <v:imagedata r:id="rId9" o:title="MCj02950710000[1]" gain="60293f"/>
          </v:shape>
        </w:pict>
      </w:r>
      <w:r w:rsidR="002C5E76" w:rsidRPr="002C5E76">
        <w:t xml:space="preserve"> </w:t>
      </w:r>
      <w:r w:rsidR="002C5E76">
        <w:t>Activity</w:t>
      </w:r>
      <w:r w:rsidR="002C5E76" w:rsidRPr="0041298F">
        <w:t xml:space="preserve"> </w:t>
      </w:r>
      <w:r w:rsidR="009D7BB9">
        <w:t>1.3.4 From DNA to Genes</w:t>
      </w:r>
    </w:p>
    <w:p w14:paraId="110BEEEF" w14:textId="77777777" w:rsidR="002C5E76" w:rsidRDefault="002C5E76" w:rsidP="002C5E76"/>
    <w:p w14:paraId="11DA12BB" w14:textId="77777777" w:rsidR="002C5E76" w:rsidRDefault="002C5E76" w:rsidP="002C5E76">
      <w:pPr>
        <w:pStyle w:val="ActivitySection"/>
      </w:pPr>
      <w:r>
        <w:t>Purpose</w:t>
      </w:r>
    </w:p>
    <w:p w14:paraId="760D437B" w14:textId="77395FE1" w:rsidR="003C627F" w:rsidRDefault="009D7BB9" w:rsidP="009D7BB9">
      <w:pPr>
        <w:pStyle w:val="ActivityBody"/>
      </w:pPr>
      <w:r>
        <w:t>As you have learned in previous activities, DNA is comprised of nitrogenous base pairs. These base pairs signal how an organism looks, acts, and functions to a degree.</w:t>
      </w:r>
    </w:p>
    <w:p w14:paraId="75E2C4AF" w14:textId="77777777" w:rsidR="003C627F" w:rsidRDefault="003C627F" w:rsidP="003C627F"/>
    <w:p w14:paraId="17A06949" w14:textId="77777777" w:rsidR="009D7BB9" w:rsidRDefault="009D7BB9" w:rsidP="009D7BB9">
      <w:pPr>
        <w:pStyle w:val="ActivityBody"/>
      </w:pPr>
      <w:r>
        <w:t>The complete set of an organism’s DNA is referred to as a genome. Many genomes are further segmented into chromosomes that contain genes. Genes are the basic units of heredity that you studied in previous courses. Genes in turn contain instructions for making proteins that perform many life functions and make up many cellular structures.</w:t>
      </w:r>
      <w:r w:rsidR="003C627F">
        <w:t xml:space="preserve"> Organisms have varying amounts of DNA.</w:t>
      </w:r>
      <w:r w:rsidR="003474A4">
        <w:t xml:space="preserve"> See Table 1 for a list of common species and their genome size.</w:t>
      </w:r>
    </w:p>
    <w:p w14:paraId="7FF3C4CC" w14:textId="77777777" w:rsidR="009D7BB9" w:rsidRDefault="009D7BB9" w:rsidP="009D7BB9"/>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313"/>
      </w:tblGrid>
      <w:tr w:rsidR="00635A63" w14:paraId="197B765D" w14:textId="77777777" w:rsidTr="002F0481">
        <w:trPr>
          <w:trHeight w:val="284"/>
          <w:jc w:val="center"/>
        </w:trPr>
        <w:tc>
          <w:tcPr>
            <w:tcW w:w="6210" w:type="dxa"/>
            <w:gridSpan w:val="2"/>
            <w:tcBorders>
              <w:top w:val="nil"/>
              <w:left w:val="nil"/>
              <w:bottom w:val="single" w:sz="4" w:space="0" w:color="auto"/>
              <w:right w:val="nil"/>
            </w:tcBorders>
            <w:shd w:val="clear" w:color="auto" w:fill="auto"/>
          </w:tcPr>
          <w:p w14:paraId="45D1B78D" w14:textId="4E62A1E8" w:rsidR="00635A63" w:rsidRPr="0020333F" w:rsidRDefault="00635A63" w:rsidP="009D7BB9">
            <w:pPr>
              <w:rPr>
                <w:rStyle w:val="KeyTerm"/>
              </w:rPr>
            </w:pPr>
            <w:r w:rsidRPr="0020333F">
              <w:rPr>
                <w:rStyle w:val="KeyTerm"/>
              </w:rPr>
              <w:t xml:space="preserve">Table 1. </w:t>
            </w:r>
            <w:r w:rsidRPr="0020333F">
              <w:rPr>
                <w:rStyle w:val="KeyTermItalic"/>
              </w:rPr>
              <w:t>Common Species</w:t>
            </w:r>
            <w:r>
              <w:rPr>
                <w:rStyle w:val="KeyTermItalic"/>
              </w:rPr>
              <w:t>’</w:t>
            </w:r>
            <w:r w:rsidRPr="0020333F">
              <w:rPr>
                <w:rStyle w:val="KeyTermItalic"/>
              </w:rPr>
              <w:t xml:space="preserve"> Genomes</w:t>
            </w:r>
          </w:p>
        </w:tc>
      </w:tr>
      <w:tr w:rsidR="00635A63" w14:paraId="66344AB9" w14:textId="77777777" w:rsidTr="002F0481">
        <w:trPr>
          <w:trHeight w:val="284"/>
          <w:jc w:val="center"/>
        </w:trPr>
        <w:tc>
          <w:tcPr>
            <w:tcW w:w="3897" w:type="dxa"/>
            <w:tcBorders>
              <w:top w:val="single" w:sz="4" w:space="0" w:color="auto"/>
              <w:left w:val="single" w:sz="4" w:space="0" w:color="auto"/>
            </w:tcBorders>
            <w:shd w:val="clear" w:color="auto" w:fill="auto"/>
          </w:tcPr>
          <w:p w14:paraId="307894F8" w14:textId="07D7692C" w:rsidR="00635A63" w:rsidRDefault="00635A63" w:rsidP="0020333F">
            <w:pPr>
              <w:pStyle w:val="MatrixStdsTable"/>
            </w:pPr>
            <w:r>
              <w:t>Species</w:t>
            </w:r>
          </w:p>
        </w:tc>
        <w:tc>
          <w:tcPr>
            <w:tcW w:w="2313" w:type="dxa"/>
            <w:tcBorders>
              <w:top w:val="single" w:sz="4" w:space="0" w:color="auto"/>
            </w:tcBorders>
            <w:shd w:val="clear" w:color="auto" w:fill="auto"/>
          </w:tcPr>
          <w:p w14:paraId="1CF7B700" w14:textId="2884FFB8" w:rsidR="00635A63" w:rsidRDefault="00635A63" w:rsidP="003F0184">
            <w:pPr>
              <w:pStyle w:val="MatrixStdsTable"/>
            </w:pPr>
            <w:r>
              <w:t>Genome Size, Mb</w:t>
            </w:r>
            <w:r w:rsidR="002F0481">
              <w:t>**</w:t>
            </w:r>
          </w:p>
        </w:tc>
      </w:tr>
      <w:tr w:rsidR="00635A63" w14:paraId="7B719093" w14:textId="77777777" w:rsidTr="002F0481">
        <w:trPr>
          <w:trHeight w:val="300"/>
          <w:jc w:val="center"/>
        </w:trPr>
        <w:tc>
          <w:tcPr>
            <w:tcW w:w="3897" w:type="dxa"/>
            <w:tcBorders>
              <w:left w:val="single" w:sz="4" w:space="0" w:color="auto"/>
            </w:tcBorders>
            <w:shd w:val="clear" w:color="auto" w:fill="auto"/>
          </w:tcPr>
          <w:p w14:paraId="7F237F3C" w14:textId="54092623" w:rsidR="00635A63" w:rsidRDefault="00635A63" w:rsidP="009D7BB9">
            <w:r>
              <w:t>Bread wheat* (</w:t>
            </w:r>
            <w:proofErr w:type="spellStart"/>
            <w:r w:rsidRPr="00BE729A">
              <w:rPr>
                <w:i/>
              </w:rPr>
              <w:t>Triticum</w:t>
            </w:r>
            <w:proofErr w:type="spellEnd"/>
            <w:r w:rsidRPr="00BE729A">
              <w:rPr>
                <w:i/>
              </w:rPr>
              <w:t xml:space="preserve"> </w:t>
            </w:r>
            <w:proofErr w:type="spellStart"/>
            <w:r w:rsidRPr="00BE729A">
              <w:rPr>
                <w:i/>
              </w:rPr>
              <w:t>aestivum</w:t>
            </w:r>
            <w:proofErr w:type="spellEnd"/>
            <w:r>
              <w:t>)</w:t>
            </w:r>
          </w:p>
        </w:tc>
        <w:tc>
          <w:tcPr>
            <w:tcW w:w="2313" w:type="dxa"/>
            <w:shd w:val="clear" w:color="auto" w:fill="auto"/>
          </w:tcPr>
          <w:p w14:paraId="0FD50D72" w14:textId="77777777" w:rsidR="00635A63" w:rsidRDefault="00635A63" w:rsidP="00BE729A">
            <w:pPr>
              <w:jc w:val="center"/>
            </w:pPr>
            <w:r>
              <w:t>17,100</w:t>
            </w:r>
          </w:p>
        </w:tc>
      </w:tr>
      <w:tr w:rsidR="00635A63" w14:paraId="323E0C8A" w14:textId="77777777" w:rsidTr="002F0481">
        <w:trPr>
          <w:trHeight w:val="284"/>
          <w:jc w:val="center"/>
        </w:trPr>
        <w:tc>
          <w:tcPr>
            <w:tcW w:w="3897" w:type="dxa"/>
            <w:tcBorders>
              <w:left w:val="single" w:sz="4" w:space="0" w:color="auto"/>
            </w:tcBorders>
            <w:shd w:val="clear" w:color="auto" w:fill="auto"/>
          </w:tcPr>
          <w:p w14:paraId="4EC44027" w14:textId="361A2BEA" w:rsidR="00635A63" w:rsidRDefault="00635A63" w:rsidP="009D7BB9">
            <w:r>
              <w:t>Human (</w:t>
            </w:r>
            <w:r w:rsidRPr="00BE729A">
              <w:rPr>
                <w:i/>
              </w:rPr>
              <w:t xml:space="preserve">Homo </w:t>
            </w:r>
            <w:proofErr w:type="spellStart"/>
            <w:r w:rsidRPr="00BE729A">
              <w:rPr>
                <w:i/>
              </w:rPr>
              <w:t>sapien</w:t>
            </w:r>
            <w:proofErr w:type="spellEnd"/>
            <w:r>
              <w:t>)</w:t>
            </w:r>
          </w:p>
        </w:tc>
        <w:tc>
          <w:tcPr>
            <w:tcW w:w="2313" w:type="dxa"/>
            <w:shd w:val="clear" w:color="auto" w:fill="auto"/>
          </w:tcPr>
          <w:p w14:paraId="59DDEF9C" w14:textId="77777777" w:rsidR="00635A63" w:rsidRDefault="00635A63" w:rsidP="00BE729A">
            <w:pPr>
              <w:jc w:val="center"/>
            </w:pPr>
            <w:r>
              <w:t>3,000</w:t>
            </w:r>
          </w:p>
        </w:tc>
      </w:tr>
      <w:tr w:rsidR="00635A63" w14:paraId="680AC485" w14:textId="77777777" w:rsidTr="002F0481">
        <w:trPr>
          <w:trHeight w:val="300"/>
          <w:jc w:val="center"/>
        </w:trPr>
        <w:tc>
          <w:tcPr>
            <w:tcW w:w="3897" w:type="dxa"/>
            <w:tcBorders>
              <w:left w:val="single" w:sz="4" w:space="0" w:color="auto"/>
            </w:tcBorders>
            <w:shd w:val="clear" w:color="auto" w:fill="auto"/>
          </w:tcPr>
          <w:p w14:paraId="1173CDF2" w14:textId="78CD24D0" w:rsidR="00635A63" w:rsidRDefault="00635A63" w:rsidP="009D7BB9">
            <w:r>
              <w:t>Mouse (</w:t>
            </w:r>
            <w:r w:rsidRPr="00BE729A">
              <w:rPr>
                <w:i/>
              </w:rPr>
              <w:t xml:space="preserve">Mus </w:t>
            </w:r>
            <w:proofErr w:type="spellStart"/>
            <w:r w:rsidRPr="00BE729A">
              <w:rPr>
                <w:i/>
              </w:rPr>
              <w:t>musculus</w:t>
            </w:r>
            <w:proofErr w:type="spellEnd"/>
            <w:r>
              <w:t>)</w:t>
            </w:r>
          </w:p>
        </w:tc>
        <w:tc>
          <w:tcPr>
            <w:tcW w:w="2313" w:type="dxa"/>
            <w:shd w:val="clear" w:color="auto" w:fill="auto"/>
          </w:tcPr>
          <w:p w14:paraId="22B07F27" w14:textId="77777777" w:rsidR="00635A63" w:rsidRDefault="00635A63" w:rsidP="00BE729A">
            <w:pPr>
              <w:jc w:val="center"/>
            </w:pPr>
            <w:r>
              <w:t>2,900</w:t>
            </w:r>
          </w:p>
        </w:tc>
      </w:tr>
      <w:tr w:rsidR="00635A63" w14:paraId="27DE0809" w14:textId="77777777" w:rsidTr="002F0481">
        <w:trPr>
          <w:trHeight w:val="300"/>
          <w:jc w:val="center"/>
        </w:trPr>
        <w:tc>
          <w:tcPr>
            <w:tcW w:w="3897" w:type="dxa"/>
            <w:tcBorders>
              <w:left w:val="single" w:sz="4" w:space="0" w:color="auto"/>
            </w:tcBorders>
            <w:shd w:val="clear" w:color="auto" w:fill="auto"/>
          </w:tcPr>
          <w:p w14:paraId="00221BDB" w14:textId="2FA4E651" w:rsidR="00635A63" w:rsidRDefault="00635A63" w:rsidP="009D7BB9">
            <w:r>
              <w:t>Swine* (</w:t>
            </w:r>
            <w:proofErr w:type="spellStart"/>
            <w:r w:rsidRPr="00BE729A">
              <w:rPr>
                <w:i/>
              </w:rPr>
              <w:t>Sus</w:t>
            </w:r>
            <w:proofErr w:type="spellEnd"/>
            <w:r w:rsidRPr="00BE729A">
              <w:rPr>
                <w:i/>
              </w:rPr>
              <w:t xml:space="preserve"> </w:t>
            </w:r>
            <w:proofErr w:type="spellStart"/>
            <w:r w:rsidRPr="00BE729A">
              <w:rPr>
                <w:i/>
              </w:rPr>
              <w:t>scrofa</w:t>
            </w:r>
            <w:proofErr w:type="spellEnd"/>
            <w:r>
              <w:t>)</w:t>
            </w:r>
          </w:p>
        </w:tc>
        <w:tc>
          <w:tcPr>
            <w:tcW w:w="2313" w:type="dxa"/>
            <w:shd w:val="clear" w:color="auto" w:fill="auto"/>
          </w:tcPr>
          <w:p w14:paraId="37934580" w14:textId="77777777" w:rsidR="00635A63" w:rsidRDefault="00635A63" w:rsidP="00BE729A">
            <w:pPr>
              <w:jc w:val="center"/>
            </w:pPr>
            <w:r>
              <w:t>2,700</w:t>
            </w:r>
          </w:p>
        </w:tc>
      </w:tr>
      <w:tr w:rsidR="00635A63" w14:paraId="52F7BE78" w14:textId="77777777" w:rsidTr="002F0481">
        <w:trPr>
          <w:trHeight w:val="284"/>
          <w:jc w:val="center"/>
        </w:trPr>
        <w:tc>
          <w:tcPr>
            <w:tcW w:w="3897" w:type="dxa"/>
            <w:tcBorders>
              <w:left w:val="single" w:sz="4" w:space="0" w:color="auto"/>
            </w:tcBorders>
            <w:shd w:val="clear" w:color="auto" w:fill="auto"/>
          </w:tcPr>
          <w:p w14:paraId="0BE6FC8B" w14:textId="65B26765" w:rsidR="00635A63" w:rsidRDefault="00635A63" w:rsidP="009D7BB9">
            <w:r>
              <w:t>Maize (</w:t>
            </w:r>
            <w:proofErr w:type="spellStart"/>
            <w:r w:rsidRPr="00BE729A">
              <w:rPr>
                <w:i/>
              </w:rPr>
              <w:t>Zea</w:t>
            </w:r>
            <w:proofErr w:type="spellEnd"/>
            <w:r w:rsidRPr="00BE729A">
              <w:rPr>
                <w:i/>
              </w:rPr>
              <w:t xml:space="preserve"> mays</w:t>
            </w:r>
            <w:r>
              <w:t>)</w:t>
            </w:r>
          </w:p>
        </w:tc>
        <w:tc>
          <w:tcPr>
            <w:tcW w:w="2313" w:type="dxa"/>
            <w:shd w:val="clear" w:color="auto" w:fill="auto"/>
          </w:tcPr>
          <w:p w14:paraId="3773079C" w14:textId="77777777" w:rsidR="00635A63" w:rsidRDefault="00635A63" w:rsidP="00BE729A">
            <w:pPr>
              <w:jc w:val="center"/>
            </w:pPr>
            <w:r>
              <w:t>2,300</w:t>
            </w:r>
          </w:p>
        </w:tc>
      </w:tr>
      <w:tr w:rsidR="00635A63" w14:paraId="4045FC19" w14:textId="77777777" w:rsidTr="002F0481">
        <w:trPr>
          <w:trHeight w:val="300"/>
          <w:jc w:val="center"/>
        </w:trPr>
        <w:tc>
          <w:tcPr>
            <w:tcW w:w="3897" w:type="dxa"/>
            <w:tcBorders>
              <w:left w:val="single" w:sz="4" w:space="0" w:color="auto"/>
            </w:tcBorders>
            <w:shd w:val="clear" w:color="auto" w:fill="auto"/>
          </w:tcPr>
          <w:p w14:paraId="0552D06C" w14:textId="0718F852" w:rsidR="00635A63" w:rsidRDefault="00635A63" w:rsidP="009D7BB9">
            <w:r>
              <w:t>Chicken (</w:t>
            </w:r>
            <w:r w:rsidRPr="00BE729A">
              <w:rPr>
                <w:i/>
              </w:rPr>
              <w:t xml:space="preserve">Gallus </w:t>
            </w:r>
            <w:proofErr w:type="spellStart"/>
            <w:r w:rsidRPr="00BE729A">
              <w:rPr>
                <w:i/>
              </w:rPr>
              <w:t>gallus</w:t>
            </w:r>
            <w:proofErr w:type="spellEnd"/>
            <w:r>
              <w:t>)</w:t>
            </w:r>
          </w:p>
        </w:tc>
        <w:tc>
          <w:tcPr>
            <w:tcW w:w="2313" w:type="dxa"/>
            <w:shd w:val="clear" w:color="auto" w:fill="auto"/>
          </w:tcPr>
          <w:p w14:paraId="55127602" w14:textId="77777777" w:rsidR="00635A63" w:rsidRDefault="00635A63" w:rsidP="00BE729A">
            <w:pPr>
              <w:jc w:val="center"/>
            </w:pPr>
            <w:r>
              <w:t>1,200</w:t>
            </w:r>
          </w:p>
        </w:tc>
      </w:tr>
      <w:tr w:rsidR="00635A63" w14:paraId="65F03384" w14:textId="77777777" w:rsidTr="002F0481">
        <w:trPr>
          <w:trHeight w:val="284"/>
          <w:jc w:val="center"/>
        </w:trPr>
        <w:tc>
          <w:tcPr>
            <w:tcW w:w="3897" w:type="dxa"/>
            <w:tcBorders>
              <w:left w:val="single" w:sz="4" w:space="0" w:color="auto"/>
            </w:tcBorders>
            <w:shd w:val="clear" w:color="auto" w:fill="auto"/>
          </w:tcPr>
          <w:p w14:paraId="57E52EF6" w14:textId="303DFC77" w:rsidR="00635A63" w:rsidRDefault="00635A63" w:rsidP="009D7BB9">
            <w:r>
              <w:t>Tomato* (</w:t>
            </w:r>
            <w:r w:rsidRPr="00BE729A">
              <w:rPr>
                <w:i/>
              </w:rPr>
              <w:t xml:space="preserve">Solanum </w:t>
            </w:r>
            <w:proofErr w:type="spellStart"/>
            <w:r w:rsidRPr="00BE729A">
              <w:rPr>
                <w:i/>
              </w:rPr>
              <w:t>lycopersicum</w:t>
            </w:r>
            <w:proofErr w:type="spellEnd"/>
            <w:r>
              <w:t>)</w:t>
            </w:r>
          </w:p>
        </w:tc>
        <w:tc>
          <w:tcPr>
            <w:tcW w:w="2313" w:type="dxa"/>
            <w:shd w:val="clear" w:color="auto" w:fill="auto"/>
          </w:tcPr>
          <w:p w14:paraId="0E477214" w14:textId="77777777" w:rsidR="00635A63" w:rsidRDefault="00635A63" w:rsidP="00BE729A">
            <w:pPr>
              <w:jc w:val="center"/>
            </w:pPr>
            <w:r>
              <w:t>1,000</w:t>
            </w:r>
          </w:p>
        </w:tc>
      </w:tr>
      <w:tr w:rsidR="00635A63" w14:paraId="6D8B78F3" w14:textId="77777777" w:rsidTr="002F0481">
        <w:trPr>
          <w:trHeight w:val="300"/>
          <w:jc w:val="center"/>
        </w:trPr>
        <w:tc>
          <w:tcPr>
            <w:tcW w:w="3897" w:type="dxa"/>
            <w:tcBorders>
              <w:left w:val="single" w:sz="4" w:space="0" w:color="auto"/>
            </w:tcBorders>
            <w:shd w:val="clear" w:color="auto" w:fill="auto"/>
          </w:tcPr>
          <w:p w14:paraId="4AF54F61" w14:textId="29E8FE98" w:rsidR="00635A63" w:rsidRDefault="00635A63" w:rsidP="009D7BB9">
            <w:r>
              <w:t>Potato (</w:t>
            </w:r>
            <w:r w:rsidRPr="00BE729A">
              <w:rPr>
                <w:i/>
              </w:rPr>
              <w:t xml:space="preserve">Solanum </w:t>
            </w:r>
            <w:proofErr w:type="spellStart"/>
            <w:r w:rsidRPr="00BE729A">
              <w:rPr>
                <w:i/>
              </w:rPr>
              <w:t>tuberosum</w:t>
            </w:r>
            <w:proofErr w:type="spellEnd"/>
            <w:r>
              <w:t>)</w:t>
            </w:r>
          </w:p>
        </w:tc>
        <w:tc>
          <w:tcPr>
            <w:tcW w:w="2313" w:type="dxa"/>
            <w:shd w:val="clear" w:color="auto" w:fill="auto"/>
          </w:tcPr>
          <w:p w14:paraId="3FF322D1" w14:textId="77777777" w:rsidR="00635A63" w:rsidRDefault="00635A63" w:rsidP="00BE729A">
            <w:pPr>
              <w:jc w:val="center"/>
            </w:pPr>
            <w:r>
              <w:t>840</w:t>
            </w:r>
          </w:p>
        </w:tc>
      </w:tr>
      <w:tr w:rsidR="00635A63" w14:paraId="36FD45A0" w14:textId="77777777" w:rsidTr="002F0481">
        <w:trPr>
          <w:trHeight w:val="284"/>
          <w:jc w:val="center"/>
        </w:trPr>
        <w:tc>
          <w:tcPr>
            <w:tcW w:w="3897" w:type="dxa"/>
            <w:tcBorders>
              <w:left w:val="single" w:sz="4" w:space="0" w:color="auto"/>
            </w:tcBorders>
            <w:shd w:val="clear" w:color="auto" w:fill="auto"/>
          </w:tcPr>
          <w:p w14:paraId="1AABF7FE" w14:textId="2B25E11C" w:rsidR="00635A63" w:rsidRDefault="00635A63" w:rsidP="009D7BB9">
            <w:r>
              <w:t>Grape (</w:t>
            </w:r>
            <w:r w:rsidRPr="00BE729A">
              <w:rPr>
                <w:i/>
              </w:rPr>
              <w:t>Vitus spp.</w:t>
            </w:r>
            <w:r>
              <w:t>)</w:t>
            </w:r>
          </w:p>
        </w:tc>
        <w:tc>
          <w:tcPr>
            <w:tcW w:w="2313" w:type="dxa"/>
            <w:shd w:val="clear" w:color="auto" w:fill="auto"/>
          </w:tcPr>
          <w:p w14:paraId="52558C89" w14:textId="77777777" w:rsidR="00635A63" w:rsidRDefault="00635A63" w:rsidP="00BE729A">
            <w:pPr>
              <w:jc w:val="center"/>
            </w:pPr>
            <w:r>
              <w:t>490</w:t>
            </w:r>
          </w:p>
        </w:tc>
      </w:tr>
      <w:tr w:rsidR="00635A63" w14:paraId="39BAD558" w14:textId="77777777" w:rsidTr="002F0481">
        <w:trPr>
          <w:trHeight w:val="300"/>
          <w:jc w:val="center"/>
        </w:trPr>
        <w:tc>
          <w:tcPr>
            <w:tcW w:w="3897" w:type="dxa"/>
            <w:tcBorders>
              <w:left w:val="single" w:sz="4" w:space="0" w:color="auto"/>
            </w:tcBorders>
            <w:shd w:val="clear" w:color="auto" w:fill="auto"/>
          </w:tcPr>
          <w:p w14:paraId="2D64ED82" w14:textId="2D37DCE7" w:rsidR="00635A63" w:rsidRDefault="00635A63" w:rsidP="009D7BB9">
            <w:r>
              <w:t>Strawberry (</w:t>
            </w:r>
            <w:proofErr w:type="spellStart"/>
            <w:r w:rsidRPr="00BE729A">
              <w:rPr>
                <w:i/>
              </w:rPr>
              <w:t>Fragaria</w:t>
            </w:r>
            <w:proofErr w:type="spellEnd"/>
            <w:r w:rsidRPr="00BE729A">
              <w:rPr>
                <w:i/>
              </w:rPr>
              <w:t xml:space="preserve"> spp.</w:t>
            </w:r>
            <w:r>
              <w:t>)</w:t>
            </w:r>
          </w:p>
        </w:tc>
        <w:tc>
          <w:tcPr>
            <w:tcW w:w="2313" w:type="dxa"/>
            <w:shd w:val="clear" w:color="auto" w:fill="auto"/>
          </w:tcPr>
          <w:p w14:paraId="13F85AAA" w14:textId="77777777" w:rsidR="00635A63" w:rsidRDefault="00635A63" w:rsidP="00BE729A">
            <w:pPr>
              <w:jc w:val="center"/>
            </w:pPr>
            <w:r>
              <w:t>240</w:t>
            </w:r>
          </w:p>
        </w:tc>
      </w:tr>
      <w:tr w:rsidR="00635A63" w14:paraId="10551D03" w14:textId="77777777" w:rsidTr="002F0481">
        <w:trPr>
          <w:trHeight w:val="284"/>
          <w:jc w:val="center"/>
        </w:trPr>
        <w:tc>
          <w:tcPr>
            <w:tcW w:w="3897" w:type="dxa"/>
            <w:tcBorders>
              <w:left w:val="single" w:sz="4" w:space="0" w:color="auto"/>
            </w:tcBorders>
            <w:shd w:val="clear" w:color="auto" w:fill="auto"/>
          </w:tcPr>
          <w:p w14:paraId="4F97638A" w14:textId="68B322A6" w:rsidR="00635A63" w:rsidRDefault="00635A63" w:rsidP="009D7BB9">
            <w:r>
              <w:t>Fruit fly (</w:t>
            </w:r>
            <w:r w:rsidRPr="00BE729A">
              <w:rPr>
                <w:i/>
              </w:rPr>
              <w:t>Drosophila melanogaster</w:t>
            </w:r>
            <w:r>
              <w:t>)</w:t>
            </w:r>
          </w:p>
        </w:tc>
        <w:tc>
          <w:tcPr>
            <w:tcW w:w="2313" w:type="dxa"/>
            <w:shd w:val="clear" w:color="auto" w:fill="auto"/>
          </w:tcPr>
          <w:p w14:paraId="7DD2856A" w14:textId="77777777" w:rsidR="00635A63" w:rsidRDefault="00635A63" w:rsidP="00BE729A">
            <w:pPr>
              <w:jc w:val="center"/>
            </w:pPr>
            <w:r>
              <w:t>165</w:t>
            </w:r>
          </w:p>
        </w:tc>
      </w:tr>
      <w:tr w:rsidR="00635A63" w14:paraId="77EC80B7" w14:textId="77777777" w:rsidTr="002F0481">
        <w:trPr>
          <w:trHeight w:val="300"/>
          <w:jc w:val="center"/>
        </w:trPr>
        <w:tc>
          <w:tcPr>
            <w:tcW w:w="3897" w:type="dxa"/>
            <w:tcBorders>
              <w:left w:val="single" w:sz="4" w:space="0" w:color="auto"/>
            </w:tcBorders>
            <w:shd w:val="clear" w:color="auto" w:fill="auto"/>
          </w:tcPr>
          <w:p w14:paraId="2C46A5FA" w14:textId="656492A0" w:rsidR="00635A63" w:rsidRDefault="00635A63" w:rsidP="009D7BB9">
            <w:r>
              <w:t>Yeast (</w:t>
            </w:r>
            <w:r w:rsidRPr="00BE729A">
              <w:rPr>
                <w:i/>
              </w:rPr>
              <w:t>Saccharomyces cerevisiae</w:t>
            </w:r>
            <w:r>
              <w:t>)</w:t>
            </w:r>
          </w:p>
        </w:tc>
        <w:tc>
          <w:tcPr>
            <w:tcW w:w="2313" w:type="dxa"/>
            <w:shd w:val="clear" w:color="auto" w:fill="auto"/>
          </w:tcPr>
          <w:p w14:paraId="2D5A2FE7" w14:textId="77777777" w:rsidR="00635A63" w:rsidRDefault="00635A63" w:rsidP="00BE729A">
            <w:pPr>
              <w:jc w:val="center"/>
            </w:pPr>
            <w:r>
              <w:t>12</w:t>
            </w:r>
          </w:p>
        </w:tc>
      </w:tr>
      <w:tr w:rsidR="00635A63" w14:paraId="36278638" w14:textId="77777777" w:rsidTr="002F0481">
        <w:trPr>
          <w:trHeight w:val="284"/>
          <w:jc w:val="center"/>
        </w:trPr>
        <w:tc>
          <w:tcPr>
            <w:tcW w:w="3897" w:type="dxa"/>
            <w:tcBorders>
              <w:left w:val="single" w:sz="4" w:space="0" w:color="auto"/>
            </w:tcBorders>
            <w:shd w:val="clear" w:color="auto" w:fill="auto"/>
          </w:tcPr>
          <w:p w14:paraId="4712D77A" w14:textId="3E259F08" w:rsidR="00635A63" w:rsidRDefault="00635A63" w:rsidP="009D7BB9">
            <w:r>
              <w:t>Bacteria (</w:t>
            </w:r>
            <w:proofErr w:type="spellStart"/>
            <w:r w:rsidRPr="00BE729A">
              <w:rPr>
                <w:i/>
              </w:rPr>
              <w:t>Escherica</w:t>
            </w:r>
            <w:proofErr w:type="spellEnd"/>
            <w:r w:rsidRPr="00BE729A">
              <w:rPr>
                <w:i/>
              </w:rPr>
              <w:t xml:space="preserve"> coli</w:t>
            </w:r>
            <w:r>
              <w:t>)</w:t>
            </w:r>
          </w:p>
        </w:tc>
        <w:tc>
          <w:tcPr>
            <w:tcW w:w="2313" w:type="dxa"/>
            <w:shd w:val="clear" w:color="auto" w:fill="auto"/>
          </w:tcPr>
          <w:p w14:paraId="38E14BD9" w14:textId="77777777" w:rsidR="00635A63" w:rsidRDefault="00635A63" w:rsidP="00BE729A">
            <w:pPr>
              <w:jc w:val="center"/>
            </w:pPr>
            <w:r>
              <w:t>4.6</w:t>
            </w:r>
          </w:p>
        </w:tc>
      </w:tr>
      <w:tr w:rsidR="00635A63" w14:paraId="4593DD25" w14:textId="77777777" w:rsidTr="002F0481">
        <w:trPr>
          <w:trHeight w:val="388"/>
          <w:jc w:val="center"/>
        </w:trPr>
        <w:tc>
          <w:tcPr>
            <w:tcW w:w="6210" w:type="dxa"/>
            <w:gridSpan w:val="2"/>
            <w:tcBorders>
              <w:left w:val="single" w:sz="4" w:space="0" w:color="auto"/>
            </w:tcBorders>
            <w:shd w:val="clear" w:color="auto" w:fill="auto"/>
          </w:tcPr>
          <w:p w14:paraId="1CA23E3C" w14:textId="77777777" w:rsidR="00635A63" w:rsidRDefault="00635A63" w:rsidP="00BE729A">
            <w:pPr>
              <w:jc w:val="center"/>
              <w:rPr>
                <w:i/>
              </w:rPr>
            </w:pPr>
            <w:r w:rsidRPr="00BE729A">
              <w:rPr>
                <w:i/>
              </w:rPr>
              <w:t>*Genome not completed, estimation only.</w:t>
            </w:r>
          </w:p>
          <w:p w14:paraId="2554E9A3" w14:textId="723AFCC0" w:rsidR="002F0481" w:rsidRPr="00BE729A" w:rsidRDefault="002F0481" w:rsidP="00BE729A">
            <w:pPr>
              <w:jc w:val="center"/>
              <w:rPr>
                <w:i/>
              </w:rPr>
            </w:pPr>
            <w:r>
              <w:rPr>
                <w:i/>
              </w:rPr>
              <w:t>**Mb (</w:t>
            </w:r>
            <w:proofErr w:type="spellStart"/>
            <w:r>
              <w:rPr>
                <w:i/>
              </w:rPr>
              <w:t>megabase</w:t>
            </w:r>
            <w:proofErr w:type="spellEnd"/>
            <w:r>
              <w:rPr>
                <w:i/>
              </w:rPr>
              <w:t>) = 1,000,000 base pairs</w:t>
            </w:r>
          </w:p>
        </w:tc>
      </w:tr>
    </w:tbl>
    <w:p w14:paraId="4ED6C65B" w14:textId="77777777" w:rsidR="00635A63" w:rsidRDefault="00635A63" w:rsidP="002C5E76"/>
    <w:p w14:paraId="69B36F85" w14:textId="75D1242A" w:rsidR="003B0686" w:rsidRDefault="00635A63" w:rsidP="002F0481">
      <w:pPr>
        <w:pStyle w:val="ActivityBody"/>
      </w:pPr>
      <w:r>
        <w:t>The entire genome is contained in nearly every cell in the body. The base pairs in the human genome are divided into 24 chromosomes that carry an estimated 30,000 genes among them. The average gene consists of 3,000 base pairs, but can vary greatly. The largest known human gene is 2.4 million bases. Not all base pairs code for genes. A large portion of DNA is noncoding and appears to have no direct function. Can you find coded genes among the base pairs?</w:t>
      </w:r>
    </w:p>
    <w:p w14:paraId="5DC13D77" w14:textId="77777777" w:rsidR="00635A63" w:rsidRPr="00210996" w:rsidRDefault="00635A63" w:rsidP="002C5E76"/>
    <w:p w14:paraId="23CA3DB3" w14:textId="77777777" w:rsidR="002C5E76" w:rsidRDefault="002C5E76" w:rsidP="002C5E76">
      <w:pPr>
        <w:pStyle w:val="ActivitySection"/>
      </w:pPr>
      <w:r>
        <w:t>Materials</w:t>
      </w:r>
    </w:p>
    <w:tbl>
      <w:tblPr>
        <w:tblW w:w="0" w:type="auto"/>
        <w:tblLook w:val="01E0" w:firstRow="1" w:lastRow="1" w:firstColumn="1" w:lastColumn="1" w:noHBand="0" w:noVBand="0"/>
      </w:tblPr>
      <w:tblGrid>
        <w:gridCol w:w="10800"/>
      </w:tblGrid>
      <w:tr w:rsidR="009D7BB9" w14:paraId="68BEF4E7" w14:textId="77777777" w:rsidTr="009D7BB9">
        <w:tc>
          <w:tcPr>
            <w:tcW w:w="10908" w:type="dxa"/>
          </w:tcPr>
          <w:p w14:paraId="20ADC396" w14:textId="77777777" w:rsidR="009D7BB9" w:rsidRDefault="009D7BB9" w:rsidP="00BE7183">
            <w:pPr>
              <w:pStyle w:val="ActivityBodyBold"/>
            </w:pPr>
            <w:r>
              <w:t>Per student:</w:t>
            </w:r>
          </w:p>
          <w:p w14:paraId="453516E0" w14:textId="25A4B7E0" w:rsidR="009D7BB9" w:rsidRDefault="009D7BB9" w:rsidP="009D7BB9">
            <w:pPr>
              <w:pStyle w:val="Activitybullet"/>
            </w:pPr>
            <w:r>
              <w:t>3 highlighters, different colors</w:t>
            </w:r>
          </w:p>
          <w:p w14:paraId="20BB70DC" w14:textId="77777777" w:rsidR="009D7BB9" w:rsidRDefault="003F0184" w:rsidP="009D7BB9">
            <w:pPr>
              <w:pStyle w:val="Activitybullet"/>
            </w:pPr>
            <w:r>
              <w:t>Pen</w:t>
            </w:r>
          </w:p>
          <w:p w14:paraId="51E56776" w14:textId="77777777" w:rsidR="009D7BB9" w:rsidRDefault="009D7BB9" w:rsidP="009D7BB9">
            <w:pPr>
              <w:pStyle w:val="Activitybullet"/>
            </w:pPr>
            <w:r w:rsidRPr="003672D4">
              <w:rPr>
                <w:rStyle w:val="Italic"/>
              </w:rPr>
              <w:t>Agriscience Notebook</w:t>
            </w:r>
          </w:p>
        </w:tc>
      </w:tr>
    </w:tbl>
    <w:p w14:paraId="1DF9A3F6" w14:textId="7D69B597" w:rsidR="002F0481" w:rsidRDefault="002F0481" w:rsidP="003F0184"/>
    <w:p w14:paraId="5B685E76" w14:textId="77777777" w:rsidR="002F0481" w:rsidRDefault="002F0481" w:rsidP="003F0184">
      <w:pPr>
        <w:sectPr w:rsidR="002F0481"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4F20253D" w14:textId="77777777" w:rsidR="002C5E76" w:rsidRDefault="002C5E76" w:rsidP="002C5E76">
      <w:pPr>
        <w:pStyle w:val="ActivitySection"/>
      </w:pPr>
      <w:r>
        <w:lastRenderedPageBreak/>
        <w:t>Procedure</w:t>
      </w:r>
    </w:p>
    <w:p w14:paraId="1F416962" w14:textId="77777777" w:rsidR="009D7BB9" w:rsidRDefault="009D7BB9" w:rsidP="009D7BB9">
      <w:pPr>
        <w:pStyle w:val="ActivityBody"/>
      </w:pPr>
      <w:r>
        <w:t>You will determine how DNA instructs an organism how to look and act. Use your knowledge of the structure of DNA to predict the visual characteristics of a fictitious organism.</w:t>
      </w:r>
    </w:p>
    <w:p w14:paraId="2B7499D6" w14:textId="77777777" w:rsidR="009D7BB9" w:rsidRDefault="009D7BB9" w:rsidP="009D7BB9"/>
    <w:p w14:paraId="333E7A4A" w14:textId="77777777" w:rsidR="009D7BB9" w:rsidRDefault="009D7BB9" w:rsidP="009D7BB9">
      <w:pPr>
        <w:pStyle w:val="ActivityBodyBold"/>
      </w:pPr>
      <w:r>
        <w:t>Part One – Decoding DNA</w:t>
      </w:r>
    </w:p>
    <w:p w14:paraId="7EE630A9" w14:textId="77777777" w:rsidR="00CC402C" w:rsidRDefault="00CC402C" w:rsidP="00CC402C">
      <w:pPr>
        <w:pStyle w:val="ActivityNumbers"/>
      </w:pPr>
      <w:r>
        <w:t xml:space="preserve">Use the information in Table 2 to develop a key to indicate what each color </w:t>
      </w:r>
      <w:r w:rsidR="006C3012">
        <w:t xml:space="preserve">highlighter </w:t>
      </w:r>
      <w:r>
        <w:t>codes for.</w:t>
      </w:r>
    </w:p>
    <w:p w14:paraId="5FE5C40B" w14:textId="77777777" w:rsidR="00BC7E08" w:rsidRDefault="00BC7E08" w:rsidP="009D7B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tblGrid>
      <w:tr w:rsidR="00CC402C" w:rsidRPr="003672D4" w14:paraId="44737038" w14:textId="77777777" w:rsidTr="00CC402C">
        <w:trPr>
          <w:jc w:val="center"/>
        </w:trPr>
        <w:tc>
          <w:tcPr>
            <w:tcW w:w="7560" w:type="dxa"/>
            <w:gridSpan w:val="4"/>
            <w:tcBorders>
              <w:top w:val="nil"/>
              <w:left w:val="nil"/>
              <w:bottom w:val="single" w:sz="4" w:space="0" w:color="auto"/>
              <w:right w:val="nil"/>
            </w:tcBorders>
            <w:shd w:val="clear" w:color="auto" w:fill="auto"/>
          </w:tcPr>
          <w:p w14:paraId="0C9ED58E" w14:textId="77777777" w:rsidR="00CC402C" w:rsidRPr="00CC402C" w:rsidRDefault="00CC402C" w:rsidP="00CC402C">
            <w:pPr>
              <w:rPr>
                <w:rStyle w:val="KeyTerm"/>
              </w:rPr>
            </w:pPr>
            <w:r w:rsidRPr="00CC402C">
              <w:rPr>
                <w:rStyle w:val="KeyTerm"/>
              </w:rPr>
              <w:t xml:space="preserve">Table </w:t>
            </w:r>
            <w:r>
              <w:rPr>
                <w:rStyle w:val="KeyTerm"/>
              </w:rPr>
              <w:t>2</w:t>
            </w:r>
            <w:r w:rsidRPr="00CC402C">
              <w:rPr>
                <w:rStyle w:val="KeyTerm"/>
              </w:rPr>
              <w:t xml:space="preserve">. </w:t>
            </w:r>
            <w:r w:rsidRPr="00CC402C">
              <w:rPr>
                <w:rStyle w:val="KeyTermItalic"/>
              </w:rPr>
              <w:t>Genes</w:t>
            </w:r>
          </w:p>
        </w:tc>
      </w:tr>
      <w:tr w:rsidR="009D7BB9" w:rsidRPr="003672D4" w14:paraId="2A183DA7" w14:textId="77777777" w:rsidTr="00CC402C">
        <w:trPr>
          <w:jc w:val="center"/>
        </w:trPr>
        <w:tc>
          <w:tcPr>
            <w:tcW w:w="1890" w:type="dxa"/>
            <w:tcBorders>
              <w:top w:val="single" w:sz="4" w:space="0" w:color="auto"/>
            </w:tcBorders>
            <w:shd w:val="clear" w:color="auto" w:fill="auto"/>
          </w:tcPr>
          <w:p w14:paraId="1BA4E0B3" w14:textId="77777777" w:rsidR="009D7BB9" w:rsidRPr="003672D4" w:rsidRDefault="009D7BB9" w:rsidP="00D6469E">
            <w:pPr>
              <w:pStyle w:val="RubricHeadings"/>
            </w:pPr>
            <w:r>
              <w:t>Feature</w:t>
            </w:r>
          </w:p>
        </w:tc>
        <w:tc>
          <w:tcPr>
            <w:tcW w:w="1890" w:type="dxa"/>
            <w:tcBorders>
              <w:top w:val="single" w:sz="4" w:space="0" w:color="auto"/>
            </w:tcBorders>
            <w:shd w:val="clear" w:color="auto" w:fill="auto"/>
          </w:tcPr>
          <w:p w14:paraId="1F4CEA07" w14:textId="77777777" w:rsidR="009D7BB9" w:rsidRPr="003672D4" w:rsidRDefault="009D7BB9" w:rsidP="00D6469E">
            <w:pPr>
              <w:pStyle w:val="RubricHeadings"/>
            </w:pPr>
            <w:r>
              <w:t>Stalk</w:t>
            </w:r>
          </w:p>
        </w:tc>
        <w:tc>
          <w:tcPr>
            <w:tcW w:w="1890" w:type="dxa"/>
            <w:tcBorders>
              <w:top w:val="single" w:sz="4" w:space="0" w:color="auto"/>
            </w:tcBorders>
            <w:shd w:val="clear" w:color="auto" w:fill="auto"/>
          </w:tcPr>
          <w:p w14:paraId="64BACE74" w14:textId="77777777" w:rsidR="009D7BB9" w:rsidRPr="003672D4" w:rsidRDefault="009D7BB9" w:rsidP="00D6469E">
            <w:pPr>
              <w:pStyle w:val="RubricHeadings"/>
            </w:pPr>
            <w:r>
              <w:t>Leaf</w:t>
            </w:r>
          </w:p>
        </w:tc>
        <w:tc>
          <w:tcPr>
            <w:tcW w:w="1890" w:type="dxa"/>
            <w:tcBorders>
              <w:top w:val="single" w:sz="4" w:space="0" w:color="auto"/>
            </w:tcBorders>
            <w:shd w:val="clear" w:color="auto" w:fill="auto"/>
          </w:tcPr>
          <w:p w14:paraId="6D8F3605" w14:textId="77777777" w:rsidR="009D7BB9" w:rsidRPr="003672D4" w:rsidRDefault="009D7BB9" w:rsidP="00D6469E">
            <w:pPr>
              <w:pStyle w:val="RubricHeadings"/>
            </w:pPr>
            <w:r>
              <w:t>Flower</w:t>
            </w:r>
          </w:p>
        </w:tc>
      </w:tr>
      <w:tr w:rsidR="009D7BB9" w:rsidRPr="003672D4" w14:paraId="1DF96F34" w14:textId="77777777" w:rsidTr="009D7BB9">
        <w:trPr>
          <w:jc w:val="center"/>
        </w:trPr>
        <w:tc>
          <w:tcPr>
            <w:tcW w:w="1890" w:type="dxa"/>
            <w:shd w:val="clear" w:color="auto" w:fill="auto"/>
          </w:tcPr>
          <w:p w14:paraId="7F01EF6E" w14:textId="77777777" w:rsidR="009D7BB9" w:rsidRPr="003672D4" w:rsidRDefault="009D7BB9" w:rsidP="00D6469E">
            <w:pPr>
              <w:pStyle w:val="RubricTitles"/>
            </w:pPr>
            <w:r>
              <w:t>Expression</w:t>
            </w:r>
          </w:p>
        </w:tc>
        <w:tc>
          <w:tcPr>
            <w:tcW w:w="1890" w:type="dxa"/>
            <w:shd w:val="clear" w:color="auto" w:fill="auto"/>
          </w:tcPr>
          <w:p w14:paraId="084B3EE8" w14:textId="77777777" w:rsidR="009D7BB9" w:rsidRPr="003672D4" w:rsidRDefault="009D7BB9" w:rsidP="00D6469E">
            <w:r>
              <w:t>Blue</w:t>
            </w:r>
          </w:p>
        </w:tc>
        <w:tc>
          <w:tcPr>
            <w:tcW w:w="1890" w:type="dxa"/>
            <w:shd w:val="clear" w:color="auto" w:fill="auto"/>
          </w:tcPr>
          <w:p w14:paraId="49B90C25" w14:textId="77777777" w:rsidR="009D7BB9" w:rsidRPr="003672D4" w:rsidRDefault="009D7BB9" w:rsidP="00D6469E">
            <w:r>
              <w:t>Square</w:t>
            </w:r>
          </w:p>
        </w:tc>
        <w:tc>
          <w:tcPr>
            <w:tcW w:w="1890" w:type="dxa"/>
            <w:shd w:val="clear" w:color="auto" w:fill="auto"/>
          </w:tcPr>
          <w:p w14:paraId="5B13B451" w14:textId="77777777" w:rsidR="009D7BB9" w:rsidRPr="003672D4" w:rsidRDefault="009D7BB9" w:rsidP="00D6469E">
            <w:r>
              <w:t>Green</w:t>
            </w:r>
          </w:p>
        </w:tc>
      </w:tr>
      <w:tr w:rsidR="009D7BB9" w:rsidRPr="003672D4" w14:paraId="3B2D9BEE" w14:textId="77777777" w:rsidTr="009D7BB9">
        <w:trPr>
          <w:jc w:val="center"/>
        </w:trPr>
        <w:tc>
          <w:tcPr>
            <w:tcW w:w="1890" w:type="dxa"/>
            <w:shd w:val="clear" w:color="auto" w:fill="auto"/>
          </w:tcPr>
          <w:p w14:paraId="052BE753" w14:textId="77777777" w:rsidR="009D7BB9" w:rsidRPr="003672D4" w:rsidRDefault="009D7BB9" w:rsidP="00D6469E">
            <w:pPr>
              <w:pStyle w:val="RubricTitles"/>
            </w:pPr>
            <w:r>
              <w:t>DNA code</w:t>
            </w:r>
          </w:p>
        </w:tc>
        <w:tc>
          <w:tcPr>
            <w:tcW w:w="1890" w:type="dxa"/>
            <w:shd w:val="clear" w:color="auto" w:fill="auto"/>
          </w:tcPr>
          <w:p w14:paraId="00560EEF" w14:textId="77777777" w:rsidR="009D7BB9" w:rsidRPr="003672D4" w:rsidRDefault="009D7BB9" w:rsidP="00D6469E">
            <w:proofErr w:type="spellStart"/>
            <w:r w:rsidRPr="00E228F5">
              <w:t>agccgctgaa</w:t>
            </w:r>
            <w:proofErr w:type="spellEnd"/>
          </w:p>
        </w:tc>
        <w:tc>
          <w:tcPr>
            <w:tcW w:w="1890" w:type="dxa"/>
            <w:shd w:val="clear" w:color="auto" w:fill="auto"/>
          </w:tcPr>
          <w:p w14:paraId="008787A6" w14:textId="77777777" w:rsidR="009D7BB9" w:rsidRPr="003672D4" w:rsidRDefault="009D7BB9" w:rsidP="00D6469E">
            <w:proofErr w:type="spellStart"/>
            <w:r w:rsidRPr="00E228F5">
              <w:t>ttatccacta</w:t>
            </w:r>
            <w:proofErr w:type="spellEnd"/>
          </w:p>
        </w:tc>
        <w:tc>
          <w:tcPr>
            <w:tcW w:w="1890" w:type="dxa"/>
            <w:shd w:val="clear" w:color="auto" w:fill="auto"/>
          </w:tcPr>
          <w:p w14:paraId="6A6B8DD9" w14:textId="77777777" w:rsidR="009D7BB9" w:rsidRPr="003672D4" w:rsidRDefault="009D7BB9" w:rsidP="00D6469E">
            <w:proofErr w:type="spellStart"/>
            <w:r>
              <w:t>a</w:t>
            </w:r>
            <w:r w:rsidRPr="00E228F5">
              <w:t>tctccacct</w:t>
            </w:r>
            <w:proofErr w:type="spellEnd"/>
          </w:p>
        </w:tc>
      </w:tr>
      <w:tr w:rsidR="009D7BB9" w:rsidRPr="003672D4" w14:paraId="4F175DE9" w14:textId="77777777" w:rsidTr="00742C44">
        <w:trPr>
          <w:trHeight w:val="368"/>
          <w:jc w:val="center"/>
        </w:trPr>
        <w:tc>
          <w:tcPr>
            <w:tcW w:w="1890" w:type="dxa"/>
            <w:shd w:val="clear" w:color="auto" w:fill="auto"/>
            <w:vAlign w:val="center"/>
          </w:tcPr>
          <w:p w14:paraId="5FC3CD4E" w14:textId="77777777" w:rsidR="009D7BB9" w:rsidRDefault="009D7BB9" w:rsidP="00D6469E">
            <w:pPr>
              <w:pStyle w:val="RubricTitles"/>
            </w:pPr>
            <w:r>
              <w:t>Color Key</w:t>
            </w:r>
          </w:p>
        </w:tc>
        <w:tc>
          <w:tcPr>
            <w:tcW w:w="1890" w:type="dxa"/>
            <w:shd w:val="clear" w:color="auto" w:fill="auto"/>
            <w:vAlign w:val="center"/>
          </w:tcPr>
          <w:p w14:paraId="75A80CFD" w14:textId="77777777" w:rsidR="009D7BB9" w:rsidRPr="00E228F5" w:rsidRDefault="009D7BB9" w:rsidP="00D6469E"/>
        </w:tc>
        <w:tc>
          <w:tcPr>
            <w:tcW w:w="1890" w:type="dxa"/>
            <w:shd w:val="clear" w:color="auto" w:fill="auto"/>
            <w:vAlign w:val="center"/>
          </w:tcPr>
          <w:p w14:paraId="4B073614" w14:textId="77777777" w:rsidR="009D7BB9" w:rsidRPr="00E228F5" w:rsidRDefault="009D7BB9" w:rsidP="00D6469E"/>
        </w:tc>
        <w:tc>
          <w:tcPr>
            <w:tcW w:w="1890" w:type="dxa"/>
            <w:shd w:val="clear" w:color="auto" w:fill="auto"/>
            <w:vAlign w:val="center"/>
          </w:tcPr>
          <w:p w14:paraId="6EB273F5" w14:textId="77777777" w:rsidR="009D7BB9" w:rsidRPr="00E228F5" w:rsidRDefault="009D7BB9" w:rsidP="00D6469E"/>
        </w:tc>
      </w:tr>
    </w:tbl>
    <w:p w14:paraId="4E7AA0AA" w14:textId="77777777" w:rsidR="00CC402C" w:rsidRDefault="00CC402C" w:rsidP="00CC402C"/>
    <w:p w14:paraId="51727E9C" w14:textId="77777777" w:rsidR="00CC402C" w:rsidRDefault="00CC402C" w:rsidP="00CC402C">
      <w:pPr>
        <w:pStyle w:val="ActivityNumbers"/>
      </w:pPr>
      <w:r>
        <w:t>Use the information on the DNA segment provided to identify specific gene</w:t>
      </w:r>
      <w:r w:rsidR="006C3012">
        <w:t>s. When you locate a gene, use the corresponding color</w:t>
      </w:r>
      <w:r>
        <w:t xml:space="preserve"> to designate the gene.</w:t>
      </w:r>
    </w:p>
    <w:p w14:paraId="3070133F" w14:textId="77777777" w:rsidR="00CC402C" w:rsidRPr="00E228F5" w:rsidRDefault="00CC402C" w:rsidP="009D7BB9"/>
    <w:tbl>
      <w:tblPr>
        <w:tblW w:w="0" w:type="auto"/>
        <w:jc w:val="center"/>
        <w:tblLook w:val="04A0" w:firstRow="1" w:lastRow="0" w:firstColumn="1" w:lastColumn="0" w:noHBand="0" w:noVBand="1"/>
      </w:tblPr>
      <w:tblGrid>
        <w:gridCol w:w="7305"/>
      </w:tblGrid>
      <w:tr w:rsidR="009D7BB9" w:rsidRPr="00E228F5" w14:paraId="2FA61365" w14:textId="77777777" w:rsidTr="006C3012">
        <w:trPr>
          <w:trHeight w:val="457"/>
          <w:jc w:val="center"/>
        </w:trPr>
        <w:tc>
          <w:tcPr>
            <w:tcW w:w="7305" w:type="dxa"/>
            <w:tcBorders>
              <w:top w:val="single" w:sz="4" w:space="0" w:color="auto"/>
              <w:left w:val="single" w:sz="4" w:space="0" w:color="auto"/>
              <w:right w:val="single" w:sz="4" w:space="0" w:color="auto"/>
            </w:tcBorders>
            <w:shd w:val="clear" w:color="auto" w:fill="auto"/>
            <w:vAlign w:val="center"/>
          </w:tcPr>
          <w:p w14:paraId="569F12EE" w14:textId="77777777" w:rsidR="009D7BB9" w:rsidRPr="00E228F5" w:rsidRDefault="009D7BB9" w:rsidP="006C3012">
            <w:pPr>
              <w:pStyle w:val="PictureCentered"/>
            </w:pPr>
            <w:proofErr w:type="spellStart"/>
            <w:r w:rsidRPr="00E228F5">
              <w:t>gatcctccat</w:t>
            </w:r>
            <w:proofErr w:type="spellEnd"/>
            <w:r w:rsidRPr="00E228F5">
              <w:t xml:space="preserve"> </w:t>
            </w:r>
            <w:proofErr w:type="spellStart"/>
            <w:r w:rsidRPr="00E228F5">
              <w:t>atacaacggt</w:t>
            </w:r>
            <w:proofErr w:type="spellEnd"/>
            <w:r w:rsidRPr="00E228F5">
              <w:t xml:space="preserve"> </w:t>
            </w:r>
            <w:proofErr w:type="spellStart"/>
            <w:r w:rsidRPr="00E228F5">
              <w:t>atctccacct</w:t>
            </w:r>
            <w:proofErr w:type="spellEnd"/>
            <w:r w:rsidRPr="00E228F5">
              <w:t xml:space="preserve"> </w:t>
            </w:r>
            <w:proofErr w:type="spellStart"/>
            <w:r w:rsidRPr="00E228F5">
              <w:t>caggtttaga</w:t>
            </w:r>
            <w:proofErr w:type="spellEnd"/>
            <w:r w:rsidRPr="00E228F5">
              <w:t xml:space="preserve"> </w:t>
            </w:r>
            <w:proofErr w:type="spellStart"/>
            <w:r w:rsidRPr="00E228F5">
              <w:t>tctcaacaac</w:t>
            </w:r>
            <w:proofErr w:type="spellEnd"/>
            <w:r w:rsidRPr="00E228F5">
              <w:t xml:space="preserve"> </w:t>
            </w:r>
            <w:proofErr w:type="spellStart"/>
            <w:r w:rsidRPr="00E228F5">
              <w:t>ggaaccattg</w:t>
            </w:r>
            <w:proofErr w:type="spellEnd"/>
          </w:p>
        </w:tc>
      </w:tr>
      <w:tr w:rsidR="009D7BB9" w:rsidRPr="00E228F5" w14:paraId="4EEBC0E5" w14:textId="77777777" w:rsidTr="006C3012">
        <w:trPr>
          <w:trHeight w:val="457"/>
          <w:jc w:val="center"/>
        </w:trPr>
        <w:tc>
          <w:tcPr>
            <w:tcW w:w="7305" w:type="dxa"/>
            <w:tcBorders>
              <w:left w:val="single" w:sz="4" w:space="0" w:color="auto"/>
              <w:right w:val="single" w:sz="4" w:space="0" w:color="auto"/>
            </w:tcBorders>
            <w:shd w:val="clear" w:color="auto" w:fill="auto"/>
            <w:vAlign w:val="center"/>
          </w:tcPr>
          <w:p w14:paraId="1142E8DA" w14:textId="77777777" w:rsidR="009D7BB9" w:rsidRPr="00E228F5" w:rsidRDefault="009D7BB9" w:rsidP="006C3012">
            <w:pPr>
              <w:pStyle w:val="PictureCentered"/>
            </w:pPr>
            <w:proofErr w:type="spellStart"/>
            <w:r w:rsidRPr="00E228F5">
              <w:t>ccgacatgag</w:t>
            </w:r>
            <w:proofErr w:type="spellEnd"/>
            <w:r w:rsidRPr="00E228F5">
              <w:t xml:space="preserve"> </w:t>
            </w:r>
            <w:proofErr w:type="spellStart"/>
            <w:r w:rsidRPr="00E228F5">
              <w:t>acagttaggt</w:t>
            </w:r>
            <w:proofErr w:type="spellEnd"/>
            <w:r w:rsidRPr="00E228F5">
              <w:t xml:space="preserve"> </w:t>
            </w:r>
            <w:proofErr w:type="spellStart"/>
            <w:r w:rsidRPr="00E228F5">
              <w:t>atcgtcgaga</w:t>
            </w:r>
            <w:proofErr w:type="spellEnd"/>
            <w:r w:rsidRPr="00E228F5">
              <w:t xml:space="preserve"> </w:t>
            </w:r>
            <w:proofErr w:type="spellStart"/>
            <w:r w:rsidRPr="00E228F5">
              <w:t>gttacaagct</w:t>
            </w:r>
            <w:proofErr w:type="spellEnd"/>
            <w:r w:rsidRPr="00E228F5">
              <w:t xml:space="preserve"> </w:t>
            </w:r>
            <w:proofErr w:type="spellStart"/>
            <w:r w:rsidRPr="00E228F5">
              <w:t>aaaacgagca</w:t>
            </w:r>
            <w:proofErr w:type="spellEnd"/>
            <w:r w:rsidRPr="00E228F5">
              <w:t xml:space="preserve"> </w:t>
            </w:r>
            <w:proofErr w:type="spellStart"/>
            <w:r w:rsidRPr="00E228F5">
              <w:t>gtagtcagct</w:t>
            </w:r>
            <w:proofErr w:type="spellEnd"/>
          </w:p>
        </w:tc>
      </w:tr>
      <w:tr w:rsidR="009D7BB9" w:rsidRPr="00E228F5" w14:paraId="41802BA7" w14:textId="77777777" w:rsidTr="006C3012">
        <w:trPr>
          <w:trHeight w:val="457"/>
          <w:jc w:val="center"/>
        </w:trPr>
        <w:tc>
          <w:tcPr>
            <w:tcW w:w="7305" w:type="dxa"/>
            <w:tcBorders>
              <w:left w:val="single" w:sz="4" w:space="0" w:color="auto"/>
              <w:right w:val="single" w:sz="4" w:space="0" w:color="auto"/>
            </w:tcBorders>
            <w:shd w:val="clear" w:color="auto" w:fill="auto"/>
            <w:vAlign w:val="center"/>
          </w:tcPr>
          <w:p w14:paraId="4553F8E4" w14:textId="77777777" w:rsidR="009D7BB9" w:rsidRPr="00E228F5" w:rsidRDefault="009D7BB9" w:rsidP="006C3012">
            <w:pPr>
              <w:pStyle w:val="PictureCentered"/>
            </w:pPr>
            <w:proofErr w:type="spellStart"/>
            <w:r w:rsidRPr="00E228F5">
              <w:t>ctgcatctga</w:t>
            </w:r>
            <w:proofErr w:type="spellEnd"/>
            <w:r w:rsidRPr="00E228F5">
              <w:t xml:space="preserve"> </w:t>
            </w:r>
            <w:proofErr w:type="spellStart"/>
            <w:r w:rsidRPr="00E228F5">
              <w:t>agccgctgaa</w:t>
            </w:r>
            <w:proofErr w:type="spellEnd"/>
            <w:r w:rsidRPr="00E228F5">
              <w:t xml:space="preserve"> </w:t>
            </w:r>
            <w:proofErr w:type="spellStart"/>
            <w:r w:rsidRPr="00E228F5">
              <w:t>gttctactaa</w:t>
            </w:r>
            <w:proofErr w:type="spellEnd"/>
            <w:r w:rsidRPr="00E228F5">
              <w:t xml:space="preserve"> </w:t>
            </w:r>
            <w:proofErr w:type="spellStart"/>
            <w:r w:rsidRPr="00E228F5">
              <w:t>gggtggataa</w:t>
            </w:r>
            <w:proofErr w:type="spellEnd"/>
            <w:r w:rsidRPr="00E228F5">
              <w:t xml:space="preserve"> </w:t>
            </w:r>
            <w:proofErr w:type="spellStart"/>
            <w:r w:rsidRPr="00E228F5">
              <w:t>catcatccgt</w:t>
            </w:r>
            <w:proofErr w:type="spellEnd"/>
            <w:r w:rsidRPr="00E228F5">
              <w:t xml:space="preserve"> </w:t>
            </w:r>
            <w:proofErr w:type="spellStart"/>
            <w:r w:rsidRPr="00E228F5">
              <w:t>gcaagaccaa</w:t>
            </w:r>
            <w:proofErr w:type="spellEnd"/>
          </w:p>
        </w:tc>
      </w:tr>
      <w:tr w:rsidR="009D7BB9" w:rsidRPr="00E228F5" w14:paraId="3A2D0845" w14:textId="77777777" w:rsidTr="006C3012">
        <w:trPr>
          <w:trHeight w:val="457"/>
          <w:jc w:val="center"/>
        </w:trPr>
        <w:tc>
          <w:tcPr>
            <w:tcW w:w="7305" w:type="dxa"/>
            <w:tcBorders>
              <w:left w:val="single" w:sz="4" w:space="0" w:color="auto"/>
              <w:right w:val="single" w:sz="4" w:space="0" w:color="auto"/>
            </w:tcBorders>
            <w:shd w:val="clear" w:color="auto" w:fill="auto"/>
            <w:vAlign w:val="center"/>
          </w:tcPr>
          <w:p w14:paraId="6D1783ED" w14:textId="77777777" w:rsidR="009D7BB9" w:rsidRPr="00E228F5" w:rsidRDefault="009D7BB9" w:rsidP="006C3012">
            <w:pPr>
              <w:pStyle w:val="PictureCentered"/>
            </w:pPr>
            <w:proofErr w:type="spellStart"/>
            <w:r w:rsidRPr="00E228F5">
              <w:t>gaaccgccaa</w:t>
            </w:r>
            <w:proofErr w:type="spellEnd"/>
            <w:r w:rsidRPr="00E228F5">
              <w:t xml:space="preserve"> </w:t>
            </w:r>
            <w:proofErr w:type="spellStart"/>
            <w:r w:rsidRPr="00E228F5">
              <w:t>tagacaacat</w:t>
            </w:r>
            <w:proofErr w:type="spellEnd"/>
            <w:r w:rsidRPr="00E228F5">
              <w:t xml:space="preserve"> </w:t>
            </w:r>
            <w:proofErr w:type="spellStart"/>
            <w:r w:rsidRPr="00E228F5">
              <w:t>atgtaacata</w:t>
            </w:r>
            <w:proofErr w:type="spellEnd"/>
            <w:r w:rsidRPr="00E228F5">
              <w:t xml:space="preserve"> </w:t>
            </w:r>
            <w:proofErr w:type="spellStart"/>
            <w:r w:rsidRPr="00E228F5">
              <w:t>tttaggatat</w:t>
            </w:r>
            <w:proofErr w:type="spellEnd"/>
            <w:r w:rsidRPr="00E228F5">
              <w:t xml:space="preserve"> </w:t>
            </w:r>
            <w:proofErr w:type="spellStart"/>
            <w:r w:rsidRPr="00E228F5">
              <w:t>acctcgaaaa</w:t>
            </w:r>
            <w:proofErr w:type="spellEnd"/>
            <w:r w:rsidRPr="00E228F5">
              <w:t xml:space="preserve"> </w:t>
            </w:r>
            <w:proofErr w:type="spellStart"/>
            <w:r w:rsidRPr="00E228F5">
              <w:t>taataaaccg</w:t>
            </w:r>
            <w:proofErr w:type="spellEnd"/>
          </w:p>
        </w:tc>
      </w:tr>
      <w:tr w:rsidR="009D7BB9" w:rsidRPr="00E228F5" w14:paraId="45FFA4F9" w14:textId="77777777" w:rsidTr="006C3012">
        <w:trPr>
          <w:trHeight w:val="457"/>
          <w:jc w:val="center"/>
        </w:trPr>
        <w:tc>
          <w:tcPr>
            <w:tcW w:w="7305" w:type="dxa"/>
            <w:tcBorders>
              <w:left w:val="single" w:sz="4" w:space="0" w:color="auto"/>
              <w:bottom w:val="single" w:sz="4" w:space="0" w:color="auto"/>
              <w:right w:val="single" w:sz="4" w:space="0" w:color="auto"/>
            </w:tcBorders>
            <w:shd w:val="clear" w:color="auto" w:fill="auto"/>
            <w:vAlign w:val="center"/>
          </w:tcPr>
          <w:p w14:paraId="6CA30B91" w14:textId="77777777" w:rsidR="009D7BB9" w:rsidRPr="00E228F5" w:rsidRDefault="009D7BB9" w:rsidP="006C3012">
            <w:pPr>
              <w:pStyle w:val="PictureCentered"/>
            </w:pPr>
            <w:proofErr w:type="spellStart"/>
            <w:r w:rsidRPr="00E228F5">
              <w:t>ccacactgtc</w:t>
            </w:r>
            <w:proofErr w:type="spellEnd"/>
            <w:r w:rsidRPr="00E228F5">
              <w:t xml:space="preserve"> </w:t>
            </w:r>
            <w:proofErr w:type="spellStart"/>
            <w:r w:rsidRPr="00E228F5">
              <w:t>attattataa</w:t>
            </w:r>
            <w:proofErr w:type="spellEnd"/>
            <w:r w:rsidRPr="00E228F5">
              <w:t xml:space="preserve"> </w:t>
            </w:r>
            <w:proofErr w:type="spellStart"/>
            <w:r w:rsidRPr="00E228F5">
              <w:t>ttagaaacag</w:t>
            </w:r>
            <w:proofErr w:type="spellEnd"/>
            <w:r w:rsidRPr="00E228F5">
              <w:t xml:space="preserve"> </w:t>
            </w:r>
            <w:proofErr w:type="spellStart"/>
            <w:r w:rsidRPr="00E228F5">
              <w:t>aacgcaaaaa</w:t>
            </w:r>
            <w:proofErr w:type="spellEnd"/>
            <w:r w:rsidRPr="00E228F5">
              <w:t xml:space="preserve"> </w:t>
            </w:r>
            <w:proofErr w:type="spellStart"/>
            <w:r w:rsidRPr="00E228F5">
              <w:t>ttatccacta</w:t>
            </w:r>
            <w:proofErr w:type="spellEnd"/>
            <w:r w:rsidRPr="00E228F5">
              <w:t xml:space="preserve"> </w:t>
            </w:r>
            <w:proofErr w:type="spellStart"/>
            <w:r w:rsidRPr="00E228F5">
              <w:t>tataattcaa</w:t>
            </w:r>
            <w:proofErr w:type="spellEnd"/>
          </w:p>
        </w:tc>
      </w:tr>
      <w:tr w:rsidR="00CC402C" w:rsidRPr="00E228F5" w14:paraId="7CFA3409" w14:textId="77777777" w:rsidTr="00CC402C">
        <w:trPr>
          <w:trHeight w:val="457"/>
          <w:jc w:val="center"/>
        </w:trPr>
        <w:tc>
          <w:tcPr>
            <w:tcW w:w="7305" w:type="dxa"/>
            <w:tcBorders>
              <w:top w:val="single" w:sz="4" w:space="0" w:color="auto"/>
            </w:tcBorders>
            <w:shd w:val="clear" w:color="auto" w:fill="auto"/>
          </w:tcPr>
          <w:p w14:paraId="7B68C27D" w14:textId="77777777" w:rsidR="00CC402C" w:rsidRPr="00E228F5" w:rsidRDefault="00CC402C" w:rsidP="00CC402C">
            <w:pPr>
              <w:pStyle w:val="CaptionCentered"/>
            </w:pPr>
            <w:r>
              <w:t>Figure 1. DNA Segment</w:t>
            </w:r>
            <w:r w:rsidR="006C3012">
              <w:t xml:space="preserve"> (300bp)</w:t>
            </w:r>
          </w:p>
        </w:tc>
      </w:tr>
    </w:tbl>
    <w:p w14:paraId="25AB3C93" w14:textId="77777777" w:rsidR="009D7BB9" w:rsidRDefault="009D7BB9" w:rsidP="009D7BB9"/>
    <w:p w14:paraId="353F9E42" w14:textId="77777777" w:rsidR="009D7BB9" w:rsidRDefault="009D7BB9" w:rsidP="009D7BB9">
      <w:pPr>
        <w:pStyle w:val="ActivityBodyBold"/>
      </w:pPr>
      <w:r>
        <w:t>Part Two – Recoding Organisms</w:t>
      </w:r>
    </w:p>
    <w:p w14:paraId="64A70F0F" w14:textId="77777777" w:rsidR="009D7BB9" w:rsidRDefault="009D7BB9" w:rsidP="006C3012">
      <w:pPr>
        <w:pStyle w:val="ActivityBody"/>
      </w:pPr>
      <w:r>
        <w:t>Write the genetic sequence for each gene in order for our organism to exhibit an alternative physical trait.</w:t>
      </w:r>
    </w:p>
    <w:p w14:paraId="77F99E6B" w14:textId="77777777" w:rsidR="009D7BB9" w:rsidRPr="008840A7" w:rsidRDefault="009D7BB9" w:rsidP="009D7B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496"/>
        <w:gridCol w:w="2497"/>
        <w:gridCol w:w="2497"/>
      </w:tblGrid>
      <w:tr w:rsidR="00CC402C" w:rsidRPr="003672D4" w14:paraId="211C6E85" w14:textId="77777777" w:rsidTr="00CC402C">
        <w:trPr>
          <w:jc w:val="center"/>
        </w:trPr>
        <w:tc>
          <w:tcPr>
            <w:tcW w:w="9000" w:type="dxa"/>
            <w:gridSpan w:val="4"/>
            <w:tcBorders>
              <w:top w:val="nil"/>
              <w:left w:val="nil"/>
              <w:bottom w:val="single" w:sz="4" w:space="0" w:color="auto"/>
              <w:right w:val="nil"/>
            </w:tcBorders>
            <w:shd w:val="clear" w:color="auto" w:fill="auto"/>
          </w:tcPr>
          <w:p w14:paraId="3E3F6542" w14:textId="77777777" w:rsidR="00CC402C" w:rsidRPr="00CC402C" w:rsidRDefault="00CC402C" w:rsidP="00CC402C">
            <w:pPr>
              <w:rPr>
                <w:rStyle w:val="KeyTerm"/>
              </w:rPr>
            </w:pPr>
            <w:r w:rsidRPr="00CC402C">
              <w:rPr>
                <w:rStyle w:val="KeyTerm"/>
              </w:rPr>
              <w:t xml:space="preserve">Table 3. </w:t>
            </w:r>
            <w:r w:rsidRPr="00CC402C">
              <w:rPr>
                <w:rStyle w:val="KeyTermItalic"/>
              </w:rPr>
              <w:t>Alternative Traits</w:t>
            </w:r>
          </w:p>
        </w:tc>
      </w:tr>
      <w:tr w:rsidR="009D7BB9" w:rsidRPr="003672D4" w14:paraId="2784FCDE" w14:textId="77777777" w:rsidTr="00CC402C">
        <w:trPr>
          <w:jc w:val="center"/>
        </w:trPr>
        <w:tc>
          <w:tcPr>
            <w:tcW w:w="1510" w:type="dxa"/>
            <w:tcBorders>
              <w:top w:val="single" w:sz="4" w:space="0" w:color="auto"/>
            </w:tcBorders>
            <w:shd w:val="clear" w:color="auto" w:fill="auto"/>
          </w:tcPr>
          <w:p w14:paraId="5AC89A1D" w14:textId="77777777" w:rsidR="009D7BB9" w:rsidRPr="003672D4" w:rsidRDefault="009D7BB9" w:rsidP="00D6469E">
            <w:pPr>
              <w:pStyle w:val="RubricHeadings"/>
            </w:pPr>
            <w:r>
              <w:t>Feature</w:t>
            </w:r>
          </w:p>
        </w:tc>
        <w:tc>
          <w:tcPr>
            <w:tcW w:w="2496" w:type="dxa"/>
            <w:tcBorders>
              <w:top w:val="single" w:sz="4" w:space="0" w:color="auto"/>
            </w:tcBorders>
            <w:shd w:val="clear" w:color="auto" w:fill="auto"/>
          </w:tcPr>
          <w:p w14:paraId="5CCD3468" w14:textId="77777777" w:rsidR="009D7BB9" w:rsidRPr="003672D4" w:rsidRDefault="009D7BB9" w:rsidP="00D6469E">
            <w:pPr>
              <w:pStyle w:val="RubricHeadings"/>
            </w:pPr>
            <w:r>
              <w:t>Stalk</w:t>
            </w:r>
          </w:p>
        </w:tc>
        <w:tc>
          <w:tcPr>
            <w:tcW w:w="2497" w:type="dxa"/>
            <w:tcBorders>
              <w:top w:val="single" w:sz="4" w:space="0" w:color="auto"/>
            </w:tcBorders>
            <w:shd w:val="clear" w:color="auto" w:fill="auto"/>
          </w:tcPr>
          <w:p w14:paraId="47606CDF" w14:textId="77777777" w:rsidR="009D7BB9" w:rsidRPr="003672D4" w:rsidRDefault="009D7BB9" w:rsidP="00D6469E">
            <w:pPr>
              <w:pStyle w:val="RubricHeadings"/>
            </w:pPr>
            <w:r>
              <w:t>Leaf</w:t>
            </w:r>
          </w:p>
        </w:tc>
        <w:tc>
          <w:tcPr>
            <w:tcW w:w="2497" w:type="dxa"/>
            <w:tcBorders>
              <w:top w:val="single" w:sz="4" w:space="0" w:color="auto"/>
            </w:tcBorders>
            <w:shd w:val="clear" w:color="auto" w:fill="auto"/>
          </w:tcPr>
          <w:p w14:paraId="593D80D9" w14:textId="77777777" w:rsidR="009D7BB9" w:rsidRPr="003672D4" w:rsidRDefault="009D7BB9" w:rsidP="00D6469E">
            <w:pPr>
              <w:pStyle w:val="RubricHeadings"/>
            </w:pPr>
            <w:r>
              <w:t>Flower</w:t>
            </w:r>
          </w:p>
        </w:tc>
      </w:tr>
      <w:tr w:rsidR="009D7BB9" w:rsidRPr="003672D4" w14:paraId="04C7BD8A" w14:textId="77777777" w:rsidTr="009D7BB9">
        <w:trPr>
          <w:trHeight w:val="351"/>
          <w:jc w:val="center"/>
        </w:trPr>
        <w:tc>
          <w:tcPr>
            <w:tcW w:w="1510" w:type="dxa"/>
            <w:shd w:val="clear" w:color="auto" w:fill="auto"/>
            <w:vAlign w:val="center"/>
          </w:tcPr>
          <w:p w14:paraId="33E5AA0A" w14:textId="77777777" w:rsidR="009D7BB9" w:rsidRPr="003672D4" w:rsidRDefault="009D7BB9" w:rsidP="00D6469E">
            <w:pPr>
              <w:pStyle w:val="RubricTitles"/>
            </w:pPr>
            <w:r>
              <w:t>Expression</w:t>
            </w:r>
          </w:p>
        </w:tc>
        <w:tc>
          <w:tcPr>
            <w:tcW w:w="2496" w:type="dxa"/>
            <w:shd w:val="clear" w:color="auto" w:fill="auto"/>
            <w:vAlign w:val="center"/>
          </w:tcPr>
          <w:p w14:paraId="0CB90FDD" w14:textId="77777777" w:rsidR="009D7BB9" w:rsidRPr="003672D4" w:rsidRDefault="009D7BB9" w:rsidP="00D6469E">
            <w:r>
              <w:t>Orange</w:t>
            </w:r>
          </w:p>
        </w:tc>
        <w:tc>
          <w:tcPr>
            <w:tcW w:w="2497" w:type="dxa"/>
            <w:shd w:val="clear" w:color="auto" w:fill="auto"/>
            <w:vAlign w:val="center"/>
          </w:tcPr>
          <w:p w14:paraId="32A236AD" w14:textId="77777777" w:rsidR="009D7BB9" w:rsidRPr="003672D4" w:rsidRDefault="009D7BB9" w:rsidP="00D6469E">
            <w:r>
              <w:t>Oval</w:t>
            </w:r>
          </w:p>
        </w:tc>
        <w:tc>
          <w:tcPr>
            <w:tcW w:w="2497" w:type="dxa"/>
            <w:shd w:val="clear" w:color="auto" w:fill="auto"/>
            <w:vAlign w:val="center"/>
          </w:tcPr>
          <w:p w14:paraId="141856D4" w14:textId="77777777" w:rsidR="009D7BB9" w:rsidRPr="003672D4" w:rsidRDefault="009D7BB9" w:rsidP="00D6469E">
            <w:r>
              <w:t>Grey</w:t>
            </w:r>
          </w:p>
        </w:tc>
      </w:tr>
      <w:tr w:rsidR="009D7BB9" w:rsidRPr="003672D4" w14:paraId="7FBB6AE5" w14:textId="77777777" w:rsidTr="009D7BB9">
        <w:trPr>
          <w:trHeight w:val="351"/>
          <w:jc w:val="center"/>
        </w:trPr>
        <w:tc>
          <w:tcPr>
            <w:tcW w:w="1510" w:type="dxa"/>
            <w:shd w:val="clear" w:color="auto" w:fill="auto"/>
            <w:vAlign w:val="center"/>
          </w:tcPr>
          <w:p w14:paraId="7DBF0549" w14:textId="77777777" w:rsidR="009D7BB9" w:rsidRDefault="009D7BB9" w:rsidP="00D6469E">
            <w:pPr>
              <w:pStyle w:val="RubricTitles"/>
            </w:pPr>
            <w:r>
              <w:t>Difference</w:t>
            </w:r>
          </w:p>
        </w:tc>
        <w:tc>
          <w:tcPr>
            <w:tcW w:w="2496" w:type="dxa"/>
            <w:shd w:val="clear" w:color="auto" w:fill="auto"/>
            <w:vAlign w:val="center"/>
          </w:tcPr>
          <w:p w14:paraId="243ABD87" w14:textId="77777777" w:rsidR="009D7BB9" w:rsidRDefault="009D7BB9" w:rsidP="00D6469E">
            <w:proofErr w:type="spellStart"/>
            <w:r w:rsidRPr="00742C44">
              <w:rPr>
                <w:rStyle w:val="Italic"/>
              </w:rPr>
              <w:t>gccg</w:t>
            </w:r>
            <w:proofErr w:type="spellEnd"/>
            <w:r>
              <w:t xml:space="preserve"> must be </w:t>
            </w:r>
            <w:proofErr w:type="spellStart"/>
            <w:r w:rsidRPr="00742C44">
              <w:rPr>
                <w:rStyle w:val="Italic"/>
              </w:rPr>
              <w:t>tgga</w:t>
            </w:r>
            <w:proofErr w:type="spellEnd"/>
          </w:p>
        </w:tc>
        <w:tc>
          <w:tcPr>
            <w:tcW w:w="2497" w:type="dxa"/>
            <w:shd w:val="clear" w:color="auto" w:fill="auto"/>
            <w:vAlign w:val="center"/>
          </w:tcPr>
          <w:p w14:paraId="7C85AF31" w14:textId="77777777" w:rsidR="009D7BB9" w:rsidRDefault="009D7BB9" w:rsidP="00D6469E">
            <w:proofErr w:type="spellStart"/>
            <w:r w:rsidRPr="00742C44">
              <w:rPr>
                <w:rStyle w:val="Italic"/>
              </w:rPr>
              <w:t>tcca</w:t>
            </w:r>
            <w:proofErr w:type="spellEnd"/>
            <w:r>
              <w:t xml:space="preserve"> must be </w:t>
            </w:r>
            <w:proofErr w:type="spellStart"/>
            <w:r w:rsidRPr="00742C44">
              <w:rPr>
                <w:rStyle w:val="Italic"/>
              </w:rPr>
              <w:t>gttc</w:t>
            </w:r>
            <w:proofErr w:type="spellEnd"/>
          </w:p>
        </w:tc>
        <w:tc>
          <w:tcPr>
            <w:tcW w:w="2497" w:type="dxa"/>
            <w:shd w:val="clear" w:color="auto" w:fill="auto"/>
            <w:vAlign w:val="center"/>
          </w:tcPr>
          <w:p w14:paraId="2F9EF21F" w14:textId="77777777" w:rsidR="009D7BB9" w:rsidRDefault="009D7BB9" w:rsidP="00D6469E">
            <w:r w:rsidRPr="00742C44">
              <w:rPr>
                <w:rStyle w:val="Italic"/>
              </w:rPr>
              <w:t>acct</w:t>
            </w:r>
            <w:r>
              <w:t xml:space="preserve"> must be </w:t>
            </w:r>
            <w:proofErr w:type="spellStart"/>
            <w:r w:rsidRPr="00742C44">
              <w:rPr>
                <w:rStyle w:val="Italic"/>
              </w:rPr>
              <w:t>tgga</w:t>
            </w:r>
            <w:proofErr w:type="spellEnd"/>
          </w:p>
        </w:tc>
      </w:tr>
      <w:tr w:rsidR="009D7BB9" w:rsidRPr="003672D4" w14:paraId="18E6403D" w14:textId="77777777" w:rsidTr="009D7BB9">
        <w:trPr>
          <w:trHeight w:val="620"/>
          <w:jc w:val="center"/>
        </w:trPr>
        <w:tc>
          <w:tcPr>
            <w:tcW w:w="1510" w:type="dxa"/>
            <w:shd w:val="clear" w:color="auto" w:fill="auto"/>
            <w:vAlign w:val="center"/>
          </w:tcPr>
          <w:p w14:paraId="5400D903" w14:textId="77777777" w:rsidR="009D7BB9" w:rsidRDefault="009D7BB9" w:rsidP="00D6469E">
            <w:pPr>
              <w:pStyle w:val="RubricTitles"/>
            </w:pPr>
            <w:r>
              <w:t>Sequence</w:t>
            </w:r>
          </w:p>
        </w:tc>
        <w:tc>
          <w:tcPr>
            <w:tcW w:w="2496" w:type="dxa"/>
            <w:shd w:val="clear" w:color="auto" w:fill="auto"/>
            <w:vAlign w:val="center"/>
          </w:tcPr>
          <w:p w14:paraId="3F9231D0" w14:textId="77777777" w:rsidR="009D7BB9" w:rsidRDefault="009D7BB9" w:rsidP="00D6469E"/>
        </w:tc>
        <w:tc>
          <w:tcPr>
            <w:tcW w:w="2497" w:type="dxa"/>
            <w:shd w:val="clear" w:color="auto" w:fill="auto"/>
            <w:vAlign w:val="center"/>
          </w:tcPr>
          <w:p w14:paraId="668DDDB7" w14:textId="77777777" w:rsidR="009D7BB9" w:rsidRDefault="009D7BB9" w:rsidP="00D6469E"/>
        </w:tc>
        <w:tc>
          <w:tcPr>
            <w:tcW w:w="2497" w:type="dxa"/>
            <w:shd w:val="clear" w:color="auto" w:fill="auto"/>
            <w:vAlign w:val="center"/>
          </w:tcPr>
          <w:p w14:paraId="6B7F978F" w14:textId="77777777" w:rsidR="009D7BB9" w:rsidRDefault="009D7BB9" w:rsidP="00D6469E"/>
        </w:tc>
      </w:tr>
    </w:tbl>
    <w:p w14:paraId="543B1E3B" w14:textId="77777777" w:rsidR="00852F0A" w:rsidRPr="00D46F06" w:rsidRDefault="00852F0A" w:rsidP="002C5E76"/>
    <w:p w14:paraId="7B038E81" w14:textId="77777777" w:rsidR="002C5E76" w:rsidRDefault="002C5E76" w:rsidP="002C5E76">
      <w:pPr>
        <w:pStyle w:val="ActivitySection"/>
      </w:pPr>
      <w:r>
        <w:t>Conclusion</w:t>
      </w:r>
    </w:p>
    <w:p w14:paraId="527ED93B" w14:textId="77777777" w:rsidR="009D7BB9" w:rsidRPr="00210996" w:rsidRDefault="009D7BB9" w:rsidP="009D7BB9">
      <w:pPr>
        <w:pStyle w:val="ActivityNumbers"/>
        <w:numPr>
          <w:ilvl w:val="0"/>
          <w:numId w:val="9"/>
        </w:numPr>
      </w:pPr>
      <w:r>
        <w:t>How can you identify specific genes in the DNA sequence?</w:t>
      </w:r>
    </w:p>
    <w:p w14:paraId="67609BB3" w14:textId="77777777" w:rsidR="009D7BB9" w:rsidRPr="00210996" w:rsidRDefault="009D7BB9" w:rsidP="009D7BB9">
      <w:pPr>
        <w:pStyle w:val="ActivityNumbers"/>
        <w:numPr>
          <w:ilvl w:val="0"/>
          <w:numId w:val="9"/>
        </w:numPr>
      </w:pPr>
      <w:r>
        <w:t>Why is understanding where genes are located within the DNA sequence important?</w:t>
      </w:r>
    </w:p>
    <w:p w14:paraId="0042181E" w14:textId="77777777" w:rsidR="00210996" w:rsidRPr="002C5E76" w:rsidRDefault="009D7BB9" w:rsidP="00787E66">
      <w:pPr>
        <w:pStyle w:val="ActivityNumbers"/>
        <w:numPr>
          <w:ilvl w:val="0"/>
          <w:numId w:val="9"/>
        </w:numPr>
      </w:pPr>
      <w:r>
        <w:t>When might the DNA sequence of an organism be of interest to a scientist?</w:t>
      </w:r>
    </w:p>
    <w:sectPr w:rsidR="00210996" w:rsidRPr="002C5E76" w:rsidSect="007C60E2">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2A386" w14:textId="77777777" w:rsidR="000E5C6F" w:rsidRDefault="000E5C6F">
      <w:r>
        <w:separator/>
      </w:r>
    </w:p>
  </w:endnote>
  <w:endnote w:type="continuationSeparator" w:id="0">
    <w:p w14:paraId="2D58BBE9" w14:textId="77777777" w:rsidR="000E5C6F" w:rsidRDefault="000E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3B449F2E" w14:textId="77777777" w:rsidTr="00770340">
      <w:tc>
        <w:tcPr>
          <w:tcW w:w="4950" w:type="dxa"/>
          <w:shd w:val="clear" w:color="auto" w:fill="F2F2F2"/>
        </w:tcPr>
        <w:p w14:paraId="5F0BBE51"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609124FB" w14:textId="57DAC437" w:rsidR="00852F0A" w:rsidRDefault="00852F0A" w:rsidP="00852F0A">
          <w:pPr>
            <w:pStyle w:val="Footer"/>
          </w:pPr>
          <w:r>
            <w:t>APB</w:t>
          </w:r>
          <w:r w:rsidRPr="003B0686">
            <w:t xml:space="preserve"> – Activity </w:t>
          </w:r>
          <w:r w:rsidR="009D7BB9">
            <w:t>1.3.4 From DNA to Genes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F0481">
            <w:rPr>
              <w:rStyle w:val="PageNumber"/>
              <w:rFonts w:cs="Arial"/>
              <w:noProof/>
              <w:szCs w:val="20"/>
            </w:rPr>
            <w:t>2</w:t>
          </w:r>
          <w:r w:rsidRPr="00E03370">
            <w:rPr>
              <w:rStyle w:val="PageNumber"/>
              <w:rFonts w:cs="Arial"/>
              <w:szCs w:val="20"/>
            </w:rPr>
            <w:fldChar w:fldCharType="end"/>
          </w:r>
        </w:p>
      </w:tc>
    </w:tr>
  </w:tbl>
  <w:p w14:paraId="529B7410"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35EF3A37" w14:textId="77777777" w:rsidTr="00770340">
      <w:tc>
        <w:tcPr>
          <w:tcW w:w="4950" w:type="dxa"/>
          <w:shd w:val="clear" w:color="auto" w:fill="F2F2F2"/>
        </w:tcPr>
        <w:p w14:paraId="29715F65"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7D656561" w14:textId="7DBD24DC" w:rsidR="00722698" w:rsidRDefault="00722698" w:rsidP="009D7BB9">
          <w:pPr>
            <w:pStyle w:val="Footer"/>
          </w:pPr>
          <w:r>
            <w:t>APB</w:t>
          </w:r>
          <w:r w:rsidRPr="003B0686">
            <w:t xml:space="preserve"> – Activity </w:t>
          </w:r>
          <w:r w:rsidR="009D7BB9">
            <w:t>1.3.4 From DNA to Genes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F47427">
            <w:rPr>
              <w:rStyle w:val="PageNumber"/>
              <w:rFonts w:cs="Arial"/>
              <w:noProof/>
              <w:szCs w:val="20"/>
            </w:rPr>
            <w:t>2</w:t>
          </w:r>
          <w:r w:rsidRPr="00E03370">
            <w:rPr>
              <w:rStyle w:val="PageNumber"/>
              <w:rFonts w:cs="Arial"/>
              <w:szCs w:val="20"/>
            </w:rPr>
            <w:fldChar w:fldCharType="end"/>
          </w:r>
        </w:p>
      </w:tc>
    </w:tr>
  </w:tbl>
  <w:p w14:paraId="3599331D"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E4092" w14:textId="77777777" w:rsidR="000E5C6F" w:rsidRDefault="000E5C6F">
      <w:r>
        <w:separator/>
      </w:r>
    </w:p>
  </w:footnote>
  <w:footnote w:type="continuationSeparator" w:id="0">
    <w:p w14:paraId="20DF7556" w14:textId="77777777" w:rsidR="000E5C6F" w:rsidRDefault="000E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9DAD6"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2E943" w14:textId="77777777" w:rsidR="007C60E2" w:rsidRDefault="00F9067B" w:rsidP="002B0DD0">
    <w:pPr>
      <w:pStyle w:val="Footer"/>
      <w:jc w:val="left"/>
    </w:pPr>
    <w:r>
      <w:t>Name: 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E119B" w14:textId="4D36AE12" w:rsidR="002F0481" w:rsidRDefault="002F0481" w:rsidP="002B0DD0">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mso1DB"/>
      </v:shape>
    </w:pict>
  </w:numPicBullet>
  <w:numPicBullet w:numPicBulletId="1">
    <w:pict>
      <v:shape id="_x0000_i1027" type="#_x0000_t75" style="width:2in;height:129.6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85A0F044"/>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BB9"/>
    <w:rsid w:val="00004D44"/>
    <w:rsid w:val="000148E4"/>
    <w:rsid w:val="00023EF4"/>
    <w:rsid w:val="0006381D"/>
    <w:rsid w:val="000643C4"/>
    <w:rsid w:val="00095B65"/>
    <w:rsid w:val="000C04E3"/>
    <w:rsid w:val="000E30CE"/>
    <w:rsid w:val="000E5C6F"/>
    <w:rsid w:val="00120DA8"/>
    <w:rsid w:val="00125FE3"/>
    <w:rsid w:val="00140531"/>
    <w:rsid w:val="001522F9"/>
    <w:rsid w:val="00153705"/>
    <w:rsid w:val="00164A78"/>
    <w:rsid w:val="001836E0"/>
    <w:rsid w:val="00186EA4"/>
    <w:rsid w:val="001C5732"/>
    <w:rsid w:val="001D3468"/>
    <w:rsid w:val="001E2771"/>
    <w:rsid w:val="001E706D"/>
    <w:rsid w:val="001F5964"/>
    <w:rsid w:val="0020333F"/>
    <w:rsid w:val="00210996"/>
    <w:rsid w:val="002212A2"/>
    <w:rsid w:val="002438C6"/>
    <w:rsid w:val="00251483"/>
    <w:rsid w:val="00261D56"/>
    <w:rsid w:val="002650BC"/>
    <w:rsid w:val="00270C46"/>
    <w:rsid w:val="00276DA5"/>
    <w:rsid w:val="00281526"/>
    <w:rsid w:val="00292340"/>
    <w:rsid w:val="002A4D07"/>
    <w:rsid w:val="002B0DD0"/>
    <w:rsid w:val="002C5E76"/>
    <w:rsid w:val="002E4407"/>
    <w:rsid w:val="002F0481"/>
    <w:rsid w:val="002F2976"/>
    <w:rsid w:val="002F3C64"/>
    <w:rsid w:val="003310C6"/>
    <w:rsid w:val="00335164"/>
    <w:rsid w:val="0034081A"/>
    <w:rsid w:val="003474A4"/>
    <w:rsid w:val="00352B6E"/>
    <w:rsid w:val="003574C4"/>
    <w:rsid w:val="00395386"/>
    <w:rsid w:val="003A2FD6"/>
    <w:rsid w:val="003B0686"/>
    <w:rsid w:val="003B6641"/>
    <w:rsid w:val="003C627F"/>
    <w:rsid w:val="003E2BBD"/>
    <w:rsid w:val="003F0184"/>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A375C"/>
    <w:rsid w:val="005B2542"/>
    <w:rsid w:val="005E14F5"/>
    <w:rsid w:val="005E2E78"/>
    <w:rsid w:val="005F2928"/>
    <w:rsid w:val="005F3C3B"/>
    <w:rsid w:val="006208FA"/>
    <w:rsid w:val="00627274"/>
    <w:rsid w:val="006347F4"/>
    <w:rsid w:val="00635A63"/>
    <w:rsid w:val="006360D5"/>
    <w:rsid w:val="00642FCB"/>
    <w:rsid w:val="00644EFE"/>
    <w:rsid w:val="00647F89"/>
    <w:rsid w:val="00654B6C"/>
    <w:rsid w:val="006552C0"/>
    <w:rsid w:val="006656BB"/>
    <w:rsid w:val="006838B0"/>
    <w:rsid w:val="006A4101"/>
    <w:rsid w:val="006A4781"/>
    <w:rsid w:val="006C3012"/>
    <w:rsid w:val="006C4146"/>
    <w:rsid w:val="006D10CA"/>
    <w:rsid w:val="006F38A4"/>
    <w:rsid w:val="00703684"/>
    <w:rsid w:val="00715734"/>
    <w:rsid w:val="00722698"/>
    <w:rsid w:val="007338A2"/>
    <w:rsid w:val="00742C44"/>
    <w:rsid w:val="00763431"/>
    <w:rsid w:val="0076778F"/>
    <w:rsid w:val="00770340"/>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076AD"/>
    <w:rsid w:val="00960B08"/>
    <w:rsid w:val="009664A4"/>
    <w:rsid w:val="00966E61"/>
    <w:rsid w:val="0098363E"/>
    <w:rsid w:val="009C4D66"/>
    <w:rsid w:val="009D7BB9"/>
    <w:rsid w:val="009E0675"/>
    <w:rsid w:val="009F29A8"/>
    <w:rsid w:val="00A172A5"/>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F3A"/>
    <w:rsid w:val="00BE729A"/>
    <w:rsid w:val="00BF2C89"/>
    <w:rsid w:val="00C03055"/>
    <w:rsid w:val="00C33247"/>
    <w:rsid w:val="00C412F9"/>
    <w:rsid w:val="00C53150"/>
    <w:rsid w:val="00C615E1"/>
    <w:rsid w:val="00CA427F"/>
    <w:rsid w:val="00CC21A3"/>
    <w:rsid w:val="00CC402C"/>
    <w:rsid w:val="00CE1E13"/>
    <w:rsid w:val="00CE1E34"/>
    <w:rsid w:val="00CF6E1D"/>
    <w:rsid w:val="00D26462"/>
    <w:rsid w:val="00D27120"/>
    <w:rsid w:val="00D449A4"/>
    <w:rsid w:val="00D813DD"/>
    <w:rsid w:val="00D83D7D"/>
    <w:rsid w:val="00D9030F"/>
    <w:rsid w:val="00DC24E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47427"/>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B42E7"/>
  <w15:chartTrackingRefBased/>
  <w15:docId w15:val="{F1E10930-6CD3-483B-AACD-A770F90CA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333F"/>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635A6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2B4F-CB77-4A1F-B850-FA00387B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2</Pages>
  <Words>497</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Activity 1.3.4 From DNA to Genes</vt:lpstr>
    </vt:vector>
  </TitlesOfParts>
  <Manager>Dan Jansen</Manager>
  <Company>Curriculum for Agricultural Science Education</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1.3.4 From DNA to Genes</dc:title>
  <dc:subject>APB - Unit 1 - Lesson 1.3 Basics of Cells and DNA</dc:subject>
  <dc:creator>Marlene Jansen</dc:creator>
  <cp:keywords/>
  <dc:description/>
  <cp:lastModifiedBy>Melanie Bloom</cp:lastModifiedBy>
  <cp:revision>3</cp:revision>
  <cp:lastPrinted>2015-10-26T18:05:00Z</cp:lastPrinted>
  <dcterms:created xsi:type="dcterms:W3CDTF">2016-01-06T19:22:00Z</dcterms:created>
  <dcterms:modified xsi:type="dcterms:W3CDTF">2016-03-01T01:15:00Z</dcterms:modified>
</cp:coreProperties>
</file>